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D96EF" w14:textId="77777777" w:rsidR="002F5299" w:rsidRDefault="00DA54DB">
      <w:pPr>
        <w:jc w:val="center"/>
        <w:rPr>
          <w:rFonts w:eastAsia="華康儷楷書"/>
          <w:b/>
          <w:sz w:val="44"/>
        </w:rPr>
      </w:pPr>
      <w:r>
        <w:rPr>
          <w:rFonts w:eastAsia="華康儷楷書"/>
          <w:b/>
          <w:sz w:val="44"/>
        </w:rPr>
        <w:t>國立臺北大學</w:t>
      </w:r>
      <w:r>
        <w:rPr>
          <w:rFonts w:eastAsia="華康儷楷書"/>
          <w:b/>
          <w:sz w:val="44"/>
        </w:rPr>
        <w:t xml:space="preserve"> </w:t>
      </w:r>
      <w:r>
        <w:rPr>
          <w:rFonts w:eastAsia="華康儷楷書"/>
          <w:b/>
          <w:sz w:val="44"/>
        </w:rPr>
        <w:t xml:space="preserve">　學年度第　學期　</w:t>
      </w:r>
      <w:r>
        <w:rPr>
          <w:rFonts w:eastAsia="華康儷楷書"/>
          <w:b/>
          <w:sz w:val="44"/>
        </w:rPr>
        <w:t xml:space="preserve"> </w:t>
      </w:r>
      <w:r>
        <w:rPr>
          <w:rFonts w:eastAsia="華康儷楷書"/>
          <w:b/>
          <w:sz w:val="44"/>
        </w:rPr>
        <w:t xml:space="preserve">　</w:t>
      </w:r>
      <w:r>
        <w:rPr>
          <w:rFonts w:eastAsia="華康儷楷書"/>
          <w:b/>
          <w:sz w:val="44"/>
        </w:rPr>
        <w:t xml:space="preserve"> </w:t>
      </w:r>
      <w:r>
        <w:rPr>
          <w:rFonts w:eastAsia="華康儷楷書"/>
          <w:b/>
          <w:sz w:val="44"/>
        </w:rPr>
        <w:t>學位論文提要</w:t>
      </w:r>
    </w:p>
    <w:tbl>
      <w:tblPr>
        <w:tblW w:w="10395" w:type="dxa"/>
        <w:tblInd w:w="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95"/>
      </w:tblGrid>
      <w:tr w:rsidR="002F5299" w14:paraId="5221482E" w14:textId="77777777">
        <w:tblPrEx>
          <w:tblCellMar>
            <w:top w:w="0" w:type="dxa"/>
            <w:bottom w:w="0" w:type="dxa"/>
          </w:tblCellMar>
        </w:tblPrEx>
        <w:trPr>
          <w:trHeight w:val="13282"/>
        </w:trPr>
        <w:tc>
          <w:tcPr>
            <w:tcW w:w="10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436AC" w14:textId="77777777" w:rsidR="002F5299" w:rsidRDefault="00DA54DB">
            <w:pPr>
              <w:ind w:left="107"/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C28A44" wp14:editId="6D3F0D72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1371600</wp:posOffset>
                      </wp:positionV>
                      <wp:extent cx="1257299" cy="0"/>
                      <wp:effectExtent l="0" t="0" r="0" b="0"/>
                      <wp:wrapNone/>
                      <wp:docPr id="1" name="Lin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29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55C0E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ne 11" o:spid="_x0000_s1026" type="#_x0000_t32" style="position:absolute;margin-left:270pt;margin-top:108pt;width:99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F3B7D7" wp14:editId="6EE07C75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1371600</wp:posOffset>
                      </wp:positionV>
                      <wp:extent cx="1485899" cy="0"/>
                      <wp:effectExtent l="0" t="0" r="0" b="0"/>
                      <wp:wrapNone/>
                      <wp:docPr id="2" name="Lin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89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421D92" id="Line 9" o:spid="_x0000_s1026" type="#_x0000_t32" style="position:absolute;margin-left:90pt;margin-top:108pt;width:117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138E0A" wp14:editId="4A3CE116">
                      <wp:simplePos x="0" y="0"/>
                      <wp:positionH relativeFrom="column">
                        <wp:posOffset>4914900</wp:posOffset>
                      </wp:positionH>
                      <wp:positionV relativeFrom="paragraph">
                        <wp:posOffset>914400</wp:posOffset>
                      </wp:positionV>
                      <wp:extent cx="1257300" cy="0"/>
                      <wp:effectExtent l="0" t="0" r="0" b="0"/>
                      <wp:wrapNone/>
                      <wp:docPr id="3" name="Lin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DE0971" id="Line 10" o:spid="_x0000_s1026" type="#_x0000_t32" style="position:absolute;margin-left:387pt;margin-top:1in;width:9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93DF76" wp14:editId="6FF07CDE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914400</wp:posOffset>
                      </wp:positionV>
                      <wp:extent cx="1143000" cy="0"/>
                      <wp:effectExtent l="0" t="0" r="0" b="0"/>
                      <wp:wrapNone/>
                      <wp:docPr id="4" name="Lin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DC25C6" id="Line 12" o:spid="_x0000_s1026" type="#_x0000_t32" style="position:absolute;margin-left:234pt;margin-top:1in;width:90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7F34A07" wp14:editId="4B6BF8A3">
                      <wp:simplePos x="0" y="0"/>
                      <wp:positionH relativeFrom="column">
                        <wp:posOffset>5943600</wp:posOffset>
                      </wp:positionH>
                      <wp:positionV relativeFrom="paragraph">
                        <wp:posOffset>457200</wp:posOffset>
                      </wp:positionV>
                      <wp:extent cx="457200" cy="0"/>
                      <wp:effectExtent l="0" t="0" r="0" b="0"/>
                      <wp:wrapNone/>
                      <wp:docPr id="5" name="Lin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CA1C92" id="Line 7" o:spid="_x0000_s1026" type="#_x0000_t32" style="position:absolute;margin-left:468pt;margin-top:36pt;width:36pt;height: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82E5611" wp14:editId="74A87D46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914400</wp:posOffset>
                      </wp:positionV>
                      <wp:extent cx="1371600" cy="0"/>
                      <wp:effectExtent l="0" t="0" r="0" b="0"/>
                      <wp:wrapNone/>
                      <wp:docPr id="6" name="Lin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BCEF20" id="Line 8" o:spid="_x0000_s1026" type="#_x0000_t32" style="position:absolute;margin-left:90pt;margin-top:1in;width:108pt;height: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EDAE1FC" wp14:editId="2E1C6E9E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571500</wp:posOffset>
                      </wp:positionV>
                      <wp:extent cx="4000499" cy="0"/>
                      <wp:effectExtent l="0" t="0" r="0" b="0"/>
                      <wp:wrapNone/>
                      <wp:docPr id="7" name="Lin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49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7A6D1" id="Line 6" o:spid="_x0000_s1026" type="#_x0000_t32" style="position:absolute;margin-left:90pt;margin-top:45pt;width:31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" strokeweight=".26467mm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3CC76CC" wp14:editId="25F629F5">
                      <wp:simplePos x="0" y="0"/>
                      <wp:positionH relativeFrom="column">
                        <wp:posOffset>6629400</wp:posOffset>
                      </wp:positionH>
                      <wp:positionV relativeFrom="paragraph">
                        <wp:posOffset>0</wp:posOffset>
                      </wp:positionV>
                      <wp:extent cx="342900" cy="8572500"/>
                      <wp:effectExtent l="0" t="0" r="0" b="0"/>
                      <wp:wrapNone/>
                      <wp:docPr id="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8572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05FC3D17" w14:textId="77777777" w:rsidR="002F5299" w:rsidRDefault="00DA54DB">
                                  <w:pPr>
                                    <w:spacing w:line="0" w:lineRule="atLeast"/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/>
                                    </w:rPr>
                                    <w:t>※</w:t>
                                  </w:r>
                                  <w:r>
                                    <w:rPr>
                                      <w:rFonts w:eastAsia="標楷體"/>
                                    </w:rPr>
                                    <w:t>本提要請以十二號字由左而右橫式繕打，以一頁完成為限，依研究目的、文獻、研究方法、研究內容及結果，約五百至一千字。</w:t>
                                  </w:r>
                                </w:p>
                              </w:txbxContent>
                            </wps:txbx>
                            <wps:bodyPr vert="eaVert" wrap="square" lIns="91440" tIns="45720" rIns="91440" bIns="4572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CC76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522pt;margin-top:0;width:27pt;height:6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" stroked="f">
                      <v:textbox style="layout-flow:vertical-ideographic">
                        <w:txbxContent>
                          <w:p w14:paraId="05FC3D17" w14:textId="77777777" w:rsidR="002F5299" w:rsidRDefault="00DA54DB">
                            <w:pPr>
                              <w:spacing w:line="0" w:lineRule="atLeas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※</w:t>
                            </w:r>
                            <w:r>
                              <w:rPr>
                                <w:rFonts w:eastAsia="標楷體"/>
                              </w:rPr>
                              <w:t>本提要請以十二號字由左而右橫式繕打，以一頁完成為限，依研究目的、文獻、研究方法、研究內容及結果，約五百至一千字。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25B66" w14:textId="77777777" w:rsidR="002F5299" w:rsidRDefault="00DA54DB">
            <w:pPr>
              <w:ind w:left="107"/>
            </w:pPr>
            <w:r>
              <w:rPr>
                <w:rFonts w:eastAsia="華康儷楷書"/>
                <w:sz w:val="32"/>
              </w:rPr>
              <w:t>論文題目：</w:t>
            </w:r>
            <w:r>
              <w:rPr>
                <w:rFonts w:eastAsia="標楷體"/>
                <w:sz w:val="32"/>
              </w:rPr>
              <w:t xml:space="preserve">　　　　　　　　　　　　　　　　　　　　</w:t>
            </w:r>
            <w:r>
              <w:rPr>
                <w:rFonts w:eastAsia="標楷體"/>
              </w:rPr>
              <w:t>論文頁數：</w:t>
            </w:r>
          </w:p>
          <w:p w14:paraId="452915A5" w14:textId="77777777" w:rsidR="002F5299" w:rsidRDefault="002F5299">
            <w:pPr>
              <w:ind w:left="107"/>
              <w:rPr>
                <w:sz w:val="28"/>
              </w:rPr>
            </w:pPr>
          </w:p>
          <w:p w14:paraId="5430409E" w14:textId="77777777" w:rsidR="002F5299" w:rsidRDefault="00DA54DB">
            <w:pPr>
              <w:ind w:left="107"/>
              <w:rPr>
                <w:rFonts w:ascii="華康儷楷書" w:eastAsia="華康儷楷書" w:hAnsi="華康儷楷書"/>
              </w:rPr>
            </w:pPr>
            <w:r>
              <w:rPr>
                <w:rFonts w:ascii="華康儷楷書" w:eastAsia="華康儷楷書" w:hAnsi="華康儷楷書"/>
              </w:rPr>
              <w:t xml:space="preserve">所　組　別：　　　　　　　　　</w:t>
            </w:r>
            <w:r>
              <w:rPr>
                <w:rFonts w:ascii="華康儷楷書" w:eastAsia="華康儷楷書" w:hAnsi="華康儷楷書"/>
              </w:rPr>
              <w:t xml:space="preserve"> </w:t>
            </w:r>
            <w:r>
              <w:rPr>
                <w:rFonts w:ascii="華康儷楷書" w:eastAsia="華康儷楷書" w:hAnsi="華康儷楷書"/>
              </w:rPr>
              <w:t>系</w:t>
            </w:r>
            <w:r>
              <w:rPr>
                <w:rFonts w:ascii="華康儷楷書" w:eastAsia="華康儷楷書" w:hAnsi="華康儷楷書"/>
              </w:rPr>
              <w:t>(</w:t>
            </w:r>
            <w:r>
              <w:rPr>
                <w:rFonts w:ascii="華康儷楷書" w:eastAsia="華康儷楷書" w:hAnsi="華康儷楷書"/>
              </w:rPr>
              <w:t>所</w:t>
            </w:r>
            <w:r>
              <w:rPr>
                <w:rFonts w:ascii="華康儷楷書" w:eastAsia="華康儷楷書" w:hAnsi="華康儷楷書"/>
              </w:rPr>
              <w:t>)</w:t>
            </w:r>
            <w:r>
              <w:rPr>
                <w:rFonts w:ascii="華康儷楷書" w:eastAsia="華康儷楷書" w:hAnsi="華康儷楷書"/>
              </w:rPr>
              <w:t xml:space="preserve">　　　　　　</w:t>
            </w:r>
            <w:r>
              <w:rPr>
                <w:rFonts w:ascii="華康儷楷書" w:eastAsia="華康儷楷書" w:hAnsi="華康儷楷書"/>
              </w:rPr>
              <w:t xml:space="preserve"> </w:t>
            </w:r>
            <w:r>
              <w:rPr>
                <w:rFonts w:ascii="華康儷楷書" w:eastAsia="華康儷楷書" w:hAnsi="華康儷楷書"/>
              </w:rPr>
              <w:t xml:space="preserve">　　組（學號：　　　　　　　　）</w:t>
            </w:r>
          </w:p>
          <w:p w14:paraId="5A2BD9E5" w14:textId="77777777" w:rsidR="002F5299" w:rsidRDefault="002F5299">
            <w:pPr>
              <w:ind w:left="107"/>
              <w:rPr>
                <w:rFonts w:ascii="華康儷楷書" w:eastAsia="華康儷楷書" w:hAnsi="華康儷楷書"/>
              </w:rPr>
            </w:pPr>
          </w:p>
          <w:p w14:paraId="5F5300A1" w14:textId="77777777" w:rsidR="002F5299" w:rsidRDefault="00DA54DB">
            <w:pPr>
              <w:ind w:left="107"/>
            </w:pPr>
            <w:r>
              <w:rPr>
                <w:rFonts w:ascii="華康儷楷書" w:eastAsia="華康儷楷書" w:hAnsi="華康儷楷書"/>
              </w:rPr>
              <w:t>研　究　生：　　　　　　　　　　　指導教授：</w:t>
            </w:r>
          </w:p>
          <w:p w14:paraId="0E4C038C" w14:textId="77777777" w:rsidR="002F5299" w:rsidRDefault="002F5299">
            <w:pPr>
              <w:ind w:left="107"/>
              <w:rPr>
                <w:rFonts w:ascii="華康儷楷書" w:eastAsia="華康儷楷書" w:hAnsi="華康儷楷書"/>
                <w:sz w:val="28"/>
              </w:rPr>
            </w:pPr>
          </w:p>
          <w:p w14:paraId="1530CA49" w14:textId="77777777" w:rsidR="002F5299" w:rsidRDefault="00DA54DB">
            <w:pPr>
              <w:ind w:left="107" w:right="-388"/>
              <w:rPr>
                <w:rFonts w:eastAsia="華康儷楷書"/>
                <w:sz w:val="36"/>
              </w:rPr>
            </w:pPr>
            <w:r>
              <w:rPr>
                <w:rFonts w:eastAsia="華康儷楷書"/>
                <w:sz w:val="36"/>
              </w:rPr>
              <w:t>論文提要內容：</w:t>
            </w:r>
          </w:p>
          <w:p w14:paraId="0BCCFD62" w14:textId="77777777" w:rsidR="002F5299" w:rsidRDefault="002F5299">
            <w:pPr>
              <w:ind w:right="-388"/>
              <w:rPr>
                <w:sz w:val="28"/>
              </w:rPr>
            </w:pPr>
          </w:p>
        </w:tc>
      </w:tr>
    </w:tbl>
    <w:p w14:paraId="61DAF3A9" w14:textId="77777777" w:rsidR="002F5299" w:rsidRDefault="002F5299">
      <w:pPr>
        <w:jc w:val="center"/>
      </w:pPr>
    </w:p>
    <w:sectPr w:rsidR="002F5299">
      <w:pgSz w:w="11906" w:h="16838"/>
      <w:pgMar w:top="360" w:right="746" w:bottom="1440" w:left="54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62D15" w14:textId="77777777" w:rsidR="00DA54DB" w:rsidRDefault="00DA54DB">
      <w:r>
        <w:separator/>
      </w:r>
    </w:p>
  </w:endnote>
  <w:endnote w:type="continuationSeparator" w:id="0">
    <w:p w14:paraId="4495AD6A" w14:textId="77777777" w:rsidR="00DA54DB" w:rsidRDefault="00DA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楷書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C5D1B" w14:textId="77777777" w:rsidR="00DA54DB" w:rsidRDefault="00DA54DB">
      <w:r>
        <w:rPr>
          <w:color w:val="000000"/>
        </w:rPr>
        <w:separator/>
      </w:r>
    </w:p>
  </w:footnote>
  <w:footnote w:type="continuationSeparator" w:id="0">
    <w:p w14:paraId="60BE6B8A" w14:textId="77777777" w:rsidR="00DA54DB" w:rsidRDefault="00DA5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F5299"/>
    <w:rsid w:val="00075CCC"/>
    <w:rsid w:val="002F5299"/>
    <w:rsid w:val="00DA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78061"/>
  <w15:docId w15:val="{E8164703-F5E6-484D-8B4B-23BF6F43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　　學年度第　學期　　學位論文提要</dc:title>
  <dc:subject/>
  <dc:creator>Peter Fong</dc:creator>
  <cp:lastModifiedBy>宜瑾 李</cp:lastModifiedBy>
  <cp:revision>2</cp:revision>
  <dcterms:created xsi:type="dcterms:W3CDTF">2025-09-30T07:36:00Z</dcterms:created>
  <dcterms:modified xsi:type="dcterms:W3CDTF">2025-09-30T07:36:00Z</dcterms:modified>
</cp:coreProperties>
</file>