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45B3" w14:textId="77777777" w:rsidR="00EF2296" w:rsidRDefault="00D11037">
      <w:pPr>
        <w:tabs>
          <w:tab w:val="left" w:pos="3420"/>
        </w:tabs>
        <w:jc w:val="center"/>
        <w:rPr>
          <w:b/>
          <w:bCs/>
          <w:sz w:val="40"/>
        </w:rPr>
      </w:pPr>
      <w:r>
        <w:rPr>
          <w:b/>
          <w:bCs/>
          <w:sz w:val="40"/>
        </w:rPr>
        <w:t>國立</w:t>
      </w:r>
      <w:proofErr w:type="gramStart"/>
      <w:r>
        <w:rPr>
          <w:b/>
          <w:bCs/>
          <w:sz w:val="40"/>
        </w:rPr>
        <w:t>臺</w:t>
      </w:r>
      <w:proofErr w:type="gramEnd"/>
      <w:r>
        <w:rPr>
          <w:b/>
          <w:bCs/>
          <w:sz w:val="40"/>
        </w:rPr>
        <w:t>北大學</w:t>
      </w:r>
      <w:proofErr w:type="gramStart"/>
      <w:r>
        <w:rPr>
          <w:b/>
          <w:bCs/>
          <w:sz w:val="40"/>
        </w:rPr>
        <w:t>碩</w:t>
      </w:r>
      <w:proofErr w:type="gramEnd"/>
      <w:r>
        <w:rPr>
          <w:b/>
          <w:bCs/>
          <w:sz w:val="40"/>
        </w:rPr>
        <w:t>博士班學生論文考試（異動）申請書</w:t>
      </w:r>
    </w:p>
    <w:tbl>
      <w:tblPr>
        <w:tblW w:w="1377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6"/>
        <w:gridCol w:w="1559"/>
        <w:gridCol w:w="2268"/>
        <w:gridCol w:w="1559"/>
        <w:gridCol w:w="4820"/>
        <w:gridCol w:w="2126"/>
      </w:tblGrid>
      <w:tr w:rsidR="00EF2296" w14:paraId="3BDAD930" w14:textId="77777777">
        <w:tblPrEx>
          <w:tblCellMar>
            <w:top w:w="0" w:type="dxa"/>
            <w:bottom w:w="0" w:type="dxa"/>
          </w:tblCellMar>
        </w:tblPrEx>
        <w:tc>
          <w:tcPr>
            <w:tcW w:w="144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B9256" w14:textId="77777777" w:rsidR="00EF2296" w:rsidRDefault="00D11037">
            <w:pPr>
              <w:jc w:val="center"/>
            </w:pPr>
            <w:r>
              <w:t>姓名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9AA75" w14:textId="77777777" w:rsidR="00EF2296" w:rsidRDefault="00D11037">
            <w:pPr>
              <w:jc w:val="center"/>
            </w:pPr>
            <w:r>
              <w:t>學號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6D33B5" w14:textId="77777777" w:rsidR="00EF2296" w:rsidRDefault="00D11037">
            <w:pPr>
              <w:jc w:val="center"/>
            </w:pPr>
            <w:r>
              <w:t>就讀系（所）別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655B21" w14:textId="77777777" w:rsidR="00EF2296" w:rsidRDefault="00D11037">
            <w:pPr>
              <w:jc w:val="center"/>
            </w:pPr>
            <w:r>
              <w:t>聯絡電話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5D98D" w14:textId="77777777" w:rsidR="00EF2296" w:rsidRDefault="00D11037">
            <w:pPr>
              <w:jc w:val="center"/>
            </w:pPr>
            <w:r>
              <w:t>論文題目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57EAE4" w14:textId="77777777" w:rsidR="00EF2296" w:rsidRDefault="00D11037">
            <w:pPr>
              <w:jc w:val="center"/>
            </w:pPr>
            <w:r>
              <w:t>指導教授</w:t>
            </w:r>
          </w:p>
        </w:tc>
      </w:tr>
      <w:tr w:rsidR="00EF2296" w14:paraId="4A754999" w14:textId="77777777">
        <w:tblPrEx>
          <w:tblCellMar>
            <w:top w:w="0" w:type="dxa"/>
            <w:bottom w:w="0" w:type="dxa"/>
          </w:tblCellMar>
        </w:tblPrEx>
        <w:tc>
          <w:tcPr>
            <w:tcW w:w="144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CACE4B" w14:textId="77777777" w:rsidR="00EF2296" w:rsidRDefault="00EF2296"/>
          <w:p w14:paraId="6058F480" w14:textId="77777777" w:rsidR="00EF2296" w:rsidRDefault="00EF2296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A8C9DC" w14:textId="77777777" w:rsidR="00EF2296" w:rsidRDefault="00EF2296"/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4E453" w14:textId="77777777" w:rsidR="00EF2296" w:rsidRDefault="00EF2296"/>
          <w:p w14:paraId="68C8111A" w14:textId="77777777" w:rsidR="00EF2296" w:rsidRDefault="00EF2296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50130" w14:textId="77777777" w:rsidR="00EF2296" w:rsidRDefault="00EF2296"/>
        </w:tc>
        <w:tc>
          <w:tcPr>
            <w:tcW w:w="4820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B7A1D" w14:textId="77777777" w:rsidR="00EF2296" w:rsidRDefault="00EF2296"/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985EB0" w14:textId="77777777" w:rsidR="00EF2296" w:rsidRDefault="00EF2296"/>
        </w:tc>
      </w:tr>
    </w:tbl>
    <w:p w14:paraId="10954D40" w14:textId="77777777" w:rsidR="00EF2296" w:rsidRDefault="00D11037">
      <w:pPr>
        <w:spacing w:line="400" w:lineRule="exact"/>
        <w:ind w:left="911" w:right="-163" w:hanging="911"/>
      </w:pPr>
      <w:r>
        <w:rPr>
          <w:rFonts w:ascii="標楷體" w:eastAsia="標楷體" w:hAnsi="標楷體"/>
          <w:b/>
          <w:sz w:val="28"/>
        </w:rPr>
        <w:t>主旨：上列</w:t>
      </w:r>
      <w:proofErr w:type="gramStart"/>
      <w:r>
        <w:rPr>
          <w:rFonts w:ascii="標楷體" w:eastAsia="標楷體" w:hAnsi="標楷體"/>
          <w:b/>
          <w:sz w:val="28"/>
        </w:rPr>
        <w:t>碩</w:t>
      </w:r>
      <w:proofErr w:type="gramEnd"/>
      <w:r>
        <w:rPr>
          <w:rFonts w:ascii="標楷體" w:eastAsia="標楷體" w:hAnsi="標楷體"/>
          <w:b/>
          <w:sz w:val="28"/>
        </w:rPr>
        <w:t>博士班學生已於民國</w:t>
      </w:r>
      <w:r>
        <w:rPr>
          <w:rFonts w:ascii="標楷體" w:eastAsia="標楷體" w:hAnsi="標楷體"/>
          <w:b/>
          <w:sz w:val="28"/>
          <w:u w:val="single"/>
        </w:rPr>
        <w:t xml:space="preserve">    </w:t>
      </w:r>
      <w:r>
        <w:rPr>
          <w:rFonts w:ascii="標楷體" w:eastAsia="標楷體" w:hAnsi="標楷體"/>
          <w:b/>
          <w:sz w:val="28"/>
        </w:rPr>
        <w:t>年</w:t>
      </w:r>
      <w:r>
        <w:rPr>
          <w:rFonts w:ascii="標楷體" w:eastAsia="標楷體" w:hAnsi="標楷體"/>
          <w:b/>
          <w:sz w:val="28"/>
          <w:u w:val="single"/>
        </w:rPr>
        <w:t xml:space="preserve">   </w:t>
      </w:r>
      <w:r>
        <w:rPr>
          <w:rFonts w:ascii="標楷體" w:eastAsia="標楷體" w:hAnsi="標楷體"/>
          <w:b/>
          <w:sz w:val="28"/>
        </w:rPr>
        <w:t>月</w:t>
      </w:r>
      <w:r>
        <w:rPr>
          <w:rFonts w:ascii="標楷體" w:eastAsia="標楷體" w:hAnsi="標楷體"/>
          <w:b/>
          <w:sz w:val="28"/>
          <w:u w:val="single"/>
        </w:rPr>
        <w:t xml:space="preserve">   </w:t>
      </w:r>
      <w:r>
        <w:rPr>
          <w:rFonts w:ascii="標楷體" w:eastAsia="標楷體" w:hAnsi="標楷體"/>
          <w:b/>
          <w:sz w:val="28"/>
        </w:rPr>
        <w:t>日提出學位論文考試申請並獲同意，今因</w:t>
      </w:r>
      <w:r>
        <w:rPr>
          <w:rFonts w:ascii="標楷體" w:eastAsia="標楷體" w:hAnsi="標楷體"/>
          <w:b/>
          <w:sz w:val="28"/>
          <w:u w:val="single"/>
        </w:rPr>
        <w:t xml:space="preserve">                   </w:t>
      </w:r>
      <w:r>
        <w:rPr>
          <w:rFonts w:ascii="標楷體" w:eastAsia="標楷體" w:hAnsi="標楷體"/>
          <w:b/>
          <w:sz w:val="28"/>
        </w:rPr>
        <w:t>，擬申請變更考試（地點</w:t>
      </w:r>
      <w:r>
        <w:rPr>
          <w:rFonts w:ascii="標楷體" w:eastAsia="標楷體" w:hAnsi="標楷體"/>
          <w:b/>
          <w:sz w:val="28"/>
        </w:rPr>
        <w:t>/</w:t>
      </w:r>
      <w:r>
        <w:rPr>
          <w:rFonts w:ascii="標楷體" w:eastAsia="標楷體" w:hAnsi="標楷體"/>
          <w:b/>
          <w:sz w:val="28"/>
        </w:rPr>
        <w:t>時間</w:t>
      </w:r>
      <w:r>
        <w:rPr>
          <w:rFonts w:ascii="標楷體" w:eastAsia="標楷體" w:hAnsi="標楷體"/>
          <w:b/>
          <w:sz w:val="28"/>
        </w:rPr>
        <w:t>/</w:t>
      </w:r>
      <w:r>
        <w:rPr>
          <w:rFonts w:ascii="標楷體" w:eastAsia="標楷體" w:hAnsi="標楷體"/>
          <w:b/>
          <w:sz w:val="28"/>
        </w:rPr>
        <w:t>委員）如下，請惠予同意。</w:t>
      </w:r>
    </w:p>
    <w:p w14:paraId="4AC13B7C" w14:textId="77777777" w:rsidR="00EF2296" w:rsidRDefault="00D11037">
      <w:pPr>
        <w:ind w:left="1316" w:hanging="1314"/>
      </w:pPr>
      <w:r>
        <w:rPr>
          <w:b/>
          <w:sz w:val="28"/>
          <w:szCs w:val="28"/>
        </w:rPr>
        <w:t>□</w:t>
      </w:r>
      <w:r>
        <w:rPr>
          <w:b/>
          <w:sz w:val="28"/>
          <w:szCs w:val="28"/>
          <w:u w:val="single"/>
        </w:rPr>
        <w:t>申請變更考試地點或時間</w:t>
      </w:r>
      <w:r>
        <w:rPr>
          <w:b/>
          <w:sz w:val="28"/>
          <w:szCs w:val="28"/>
        </w:rPr>
        <w:t>：</w:t>
      </w:r>
    </w:p>
    <w:tbl>
      <w:tblPr>
        <w:tblW w:w="13402" w:type="dxa"/>
        <w:tblInd w:w="5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4"/>
        <w:gridCol w:w="3992"/>
        <w:gridCol w:w="3993"/>
        <w:gridCol w:w="3993"/>
      </w:tblGrid>
      <w:tr w:rsidR="00EF2296" w14:paraId="14C8CA41" w14:textId="77777777">
        <w:tblPrEx>
          <w:tblCellMar>
            <w:top w:w="0" w:type="dxa"/>
            <w:bottom w:w="0" w:type="dxa"/>
          </w:tblCellMar>
        </w:tblPrEx>
        <w:tc>
          <w:tcPr>
            <w:tcW w:w="142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13D677" w14:textId="77777777" w:rsidR="00EF2296" w:rsidRDefault="00EF2296">
            <w:pPr>
              <w:snapToGrid w:val="0"/>
              <w:spacing w:line="300" w:lineRule="exact"/>
              <w:ind w:left="1315" w:hanging="1313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78BF0" w14:textId="77777777" w:rsidR="00EF2296" w:rsidRDefault="00D11037">
            <w:pPr>
              <w:snapToGrid w:val="0"/>
              <w:spacing w:line="300" w:lineRule="exact"/>
              <w:ind w:left="1128" w:hanging="1126"/>
              <w:jc w:val="center"/>
              <w:rPr>
                <w:szCs w:val="28"/>
              </w:rPr>
            </w:pPr>
            <w:r>
              <w:rPr>
                <w:szCs w:val="28"/>
              </w:rPr>
              <w:t>考試地點</w:t>
            </w:r>
          </w:p>
        </w:tc>
        <w:tc>
          <w:tcPr>
            <w:tcW w:w="399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06800" w14:textId="77777777" w:rsidR="00EF2296" w:rsidRDefault="00D11037">
            <w:pPr>
              <w:snapToGrid w:val="0"/>
              <w:spacing w:line="300" w:lineRule="exact"/>
              <w:ind w:left="1128" w:hanging="1126"/>
              <w:jc w:val="center"/>
              <w:rPr>
                <w:szCs w:val="28"/>
              </w:rPr>
            </w:pPr>
            <w:r>
              <w:rPr>
                <w:szCs w:val="28"/>
              </w:rPr>
              <w:t>考試日期</w:t>
            </w:r>
            <w:r>
              <w:rPr>
                <w:szCs w:val="28"/>
              </w:rPr>
              <w:t>/</w:t>
            </w:r>
            <w:r>
              <w:rPr>
                <w:szCs w:val="28"/>
              </w:rPr>
              <w:t>時間</w:t>
            </w:r>
          </w:p>
        </w:tc>
        <w:tc>
          <w:tcPr>
            <w:tcW w:w="399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82C4E8" w14:textId="77777777" w:rsidR="00EF2296" w:rsidRDefault="00D11037">
            <w:pPr>
              <w:snapToGrid w:val="0"/>
              <w:spacing w:line="300" w:lineRule="exact"/>
              <w:ind w:left="1128" w:hanging="1126"/>
              <w:jc w:val="center"/>
              <w:rPr>
                <w:szCs w:val="28"/>
              </w:rPr>
            </w:pPr>
            <w:r>
              <w:rPr>
                <w:szCs w:val="28"/>
              </w:rPr>
              <w:t>備註</w:t>
            </w:r>
          </w:p>
        </w:tc>
      </w:tr>
      <w:tr w:rsidR="00EF2296" w14:paraId="13B5CEA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3EE83" w14:textId="77777777" w:rsidR="00EF2296" w:rsidRDefault="00D11037">
            <w:pPr>
              <w:snapToGrid w:val="0"/>
              <w:spacing w:line="300" w:lineRule="exact"/>
              <w:ind w:left="1128" w:hanging="1126"/>
              <w:jc w:val="center"/>
            </w:pPr>
            <w:r>
              <w:t>原訂</w:t>
            </w:r>
          </w:p>
        </w:tc>
        <w:tc>
          <w:tcPr>
            <w:tcW w:w="3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E1FBB3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1A8EA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39FD42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</w:tr>
      <w:tr w:rsidR="00EF2296" w14:paraId="6A99EAB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C6ACCC" w14:textId="77777777" w:rsidR="00EF2296" w:rsidRDefault="00D11037">
            <w:pPr>
              <w:snapToGrid w:val="0"/>
              <w:spacing w:line="300" w:lineRule="exact"/>
              <w:ind w:left="1128" w:hanging="1126"/>
              <w:jc w:val="center"/>
            </w:pPr>
            <w:r>
              <w:t>新訂</w:t>
            </w:r>
          </w:p>
        </w:tc>
        <w:tc>
          <w:tcPr>
            <w:tcW w:w="39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FE1CE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E6718E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39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9F26A1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</w:tr>
    </w:tbl>
    <w:p w14:paraId="2DCE74FA" w14:textId="77777777" w:rsidR="00EF2296" w:rsidRDefault="00D11037">
      <w:pPr>
        <w:ind w:left="1316" w:hanging="1314"/>
      </w:pPr>
      <w:r>
        <w:rPr>
          <w:b/>
          <w:sz w:val="28"/>
          <w:szCs w:val="28"/>
        </w:rPr>
        <w:t>□</w:t>
      </w:r>
      <w:r>
        <w:rPr>
          <w:b/>
          <w:sz w:val="28"/>
          <w:szCs w:val="28"/>
          <w:u w:val="single"/>
        </w:rPr>
        <w:t>申請變更考試委員</w:t>
      </w:r>
      <w:r>
        <w:rPr>
          <w:b/>
          <w:sz w:val="28"/>
          <w:szCs w:val="28"/>
        </w:rPr>
        <w:t>：</w:t>
      </w:r>
    </w:p>
    <w:tbl>
      <w:tblPr>
        <w:tblW w:w="13215" w:type="dxa"/>
        <w:tblInd w:w="5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4"/>
        <w:gridCol w:w="1424"/>
        <w:gridCol w:w="2399"/>
        <w:gridCol w:w="1786"/>
        <w:gridCol w:w="1598"/>
        <w:gridCol w:w="1585"/>
        <w:gridCol w:w="1575"/>
        <w:gridCol w:w="1424"/>
      </w:tblGrid>
      <w:tr w:rsidR="00EF2296" w14:paraId="4FAC004D" w14:textId="77777777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4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6A7661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1424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4C6617" w14:textId="77777777" w:rsidR="00EF2296" w:rsidRDefault="00D11037">
            <w:pPr>
              <w:snapToGrid w:val="0"/>
              <w:spacing w:line="300" w:lineRule="exact"/>
              <w:ind w:left="1128" w:hanging="1126"/>
              <w:jc w:val="center"/>
            </w:pPr>
            <w:r>
              <w:t>委員姓名</w:t>
            </w:r>
          </w:p>
        </w:tc>
        <w:tc>
          <w:tcPr>
            <w:tcW w:w="2399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F56E0E" w14:textId="77777777" w:rsidR="00EF2296" w:rsidRDefault="00D11037">
            <w:pPr>
              <w:snapToGrid w:val="0"/>
              <w:spacing w:line="300" w:lineRule="exact"/>
              <w:ind w:left="1128" w:hanging="1126"/>
              <w:jc w:val="center"/>
            </w:pPr>
            <w:r>
              <w:t>服務單位</w:t>
            </w:r>
          </w:p>
        </w:tc>
        <w:tc>
          <w:tcPr>
            <w:tcW w:w="1786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8BBF90" w14:textId="77777777" w:rsidR="00EF2296" w:rsidRDefault="00D11037">
            <w:pPr>
              <w:snapToGrid w:val="0"/>
              <w:spacing w:line="300" w:lineRule="exact"/>
              <w:ind w:left="1128" w:hanging="1126"/>
              <w:jc w:val="center"/>
            </w:pPr>
            <w:r>
              <w:t>職稱</w:t>
            </w:r>
          </w:p>
        </w:tc>
        <w:tc>
          <w:tcPr>
            <w:tcW w:w="475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7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0E528" w14:textId="77777777" w:rsidR="00EF2296" w:rsidRDefault="00D11037">
            <w:pPr>
              <w:snapToGrid w:val="0"/>
              <w:spacing w:line="300" w:lineRule="exact"/>
              <w:ind w:left="1129" w:hanging="1127"/>
              <w:jc w:val="center"/>
            </w:pPr>
            <w:r>
              <w:rPr>
                <w:b/>
                <w:color w:val="000000"/>
              </w:rPr>
              <w:t>考試委員資格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FF0000"/>
              </w:rPr>
              <w:t>（請勾選）</w:t>
            </w:r>
          </w:p>
        </w:tc>
        <w:tc>
          <w:tcPr>
            <w:tcW w:w="14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41450" w14:textId="77777777" w:rsidR="00EF2296" w:rsidRDefault="00D11037">
            <w:pPr>
              <w:snapToGrid w:val="0"/>
              <w:spacing w:line="300" w:lineRule="exact"/>
              <w:ind w:left="1128" w:hanging="1126"/>
              <w:jc w:val="center"/>
            </w:pPr>
            <w:r>
              <w:t>備註</w:t>
            </w:r>
          </w:p>
        </w:tc>
      </w:tr>
      <w:tr w:rsidR="00EF2296" w14:paraId="4F8112B3" w14:textId="77777777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424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946F81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1424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66010" w14:textId="77777777" w:rsidR="00EF2296" w:rsidRDefault="00EF2296">
            <w:pPr>
              <w:snapToGrid w:val="0"/>
              <w:spacing w:line="300" w:lineRule="exact"/>
              <w:ind w:left="1128" w:hanging="1126"/>
              <w:jc w:val="center"/>
            </w:pPr>
          </w:p>
        </w:tc>
        <w:tc>
          <w:tcPr>
            <w:tcW w:w="2399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200221" w14:textId="77777777" w:rsidR="00EF2296" w:rsidRDefault="00EF2296">
            <w:pPr>
              <w:snapToGrid w:val="0"/>
              <w:spacing w:line="300" w:lineRule="exact"/>
              <w:ind w:left="1128" w:hanging="1126"/>
              <w:jc w:val="center"/>
            </w:pPr>
          </w:p>
        </w:tc>
        <w:tc>
          <w:tcPr>
            <w:tcW w:w="1786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FE8E4C" w14:textId="77777777" w:rsidR="00EF2296" w:rsidRDefault="00EF2296">
            <w:pPr>
              <w:snapToGrid w:val="0"/>
              <w:spacing w:line="300" w:lineRule="exact"/>
              <w:ind w:left="1128" w:hanging="1126"/>
              <w:jc w:val="center"/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5B914" w14:textId="77777777" w:rsidR="00EF2296" w:rsidRDefault="00D11037">
            <w:pPr>
              <w:spacing w:line="2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符合學位考試委員職級之教師或院士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9E1F9" w14:textId="77777777" w:rsidR="00EF2296" w:rsidRDefault="00D11037">
            <w:pPr>
              <w:spacing w:line="2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有博士學位且學術有成就者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E7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1EDFA7" w14:textId="77777777" w:rsidR="00EF2296" w:rsidRDefault="00D11037">
            <w:pPr>
              <w:spacing w:line="2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屬稀少或特殊性考試委員</w:t>
            </w:r>
          </w:p>
        </w:tc>
        <w:tc>
          <w:tcPr>
            <w:tcW w:w="1424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76ED79" w14:textId="77777777" w:rsidR="00EF2296" w:rsidRDefault="00EF2296">
            <w:pPr>
              <w:snapToGrid w:val="0"/>
              <w:spacing w:line="300" w:lineRule="exact"/>
              <w:ind w:left="1128" w:hanging="1126"/>
              <w:jc w:val="center"/>
            </w:pPr>
          </w:p>
        </w:tc>
      </w:tr>
      <w:tr w:rsidR="00EF2296" w14:paraId="22383EFA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B72B67" w14:textId="77777777" w:rsidR="00EF2296" w:rsidRDefault="00D11037">
            <w:pPr>
              <w:snapToGrid w:val="0"/>
              <w:spacing w:line="300" w:lineRule="exact"/>
              <w:ind w:left="1128" w:hanging="1126"/>
              <w:jc w:val="center"/>
            </w:pPr>
            <w:r>
              <w:t>原</w:t>
            </w:r>
            <w:r>
              <w:t>訂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08E81B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BD3DE9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FCCEE9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9AB47C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ACBD8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3AEC4C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7D662" w14:textId="77777777" w:rsidR="00EF2296" w:rsidRDefault="00EF2296">
            <w:pPr>
              <w:snapToGrid w:val="0"/>
              <w:spacing w:line="300" w:lineRule="exact"/>
              <w:ind w:left="1128" w:hanging="1126"/>
            </w:pPr>
          </w:p>
        </w:tc>
      </w:tr>
      <w:tr w:rsidR="00EF2296" w14:paraId="499A0D21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D4BA56" w14:textId="77777777" w:rsidR="00EF2296" w:rsidRDefault="00D11037">
            <w:pPr>
              <w:spacing w:line="300" w:lineRule="exact"/>
              <w:ind w:left="1128" w:hanging="1126"/>
              <w:jc w:val="center"/>
            </w:pPr>
            <w:r>
              <w:t>新訂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FD53F4" w14:textId="77777777" w:rsidR="00EF2296" w:rsidRDefault="00EF2296">
            <w:pPr>
              <w:spacing w:line="300" w:lineRule="exact"/>
              <w:ind w:left="1128" w:hanging="1126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A81E5" w14:textId="77777777" w:rsidR="00EF2296" w:rsidRDefault="00EF2296">
            <w:pPr>
              <w:spacing w:line="300" w:lineRule="exact"/>
              <w:ind w:left="1128" w:hanging="1126"/>
            </w:pP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60842" w14:textId="77777777" w:rsidR="00EF2296" w:rsidRDefault="00EF2296">
            <w:pPr>
              <w:spacing w:line="300" w:lineRule="exact"/>
              <w:ind w:left="1128" w:hanging="1126"/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978C31" w14:textId="77777777" w:rsidR="00EF2296" w:rsidRDefault="00EF2296">
            <w:pPr>
              <w:spacing w:line="300" w:lineRule="exact"/>
              <w:ind w:left="1128" w:hanging="1126"/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A00D5" w14:textId="77777777" w:rsidR="00EF2296" w:rsidRDefault="00EF2296">
            <w:pPr>
              <w:spacing w:line="300" w:lineRule="exact"/>
              <w:ind w:left="1128" w:hanging="1126"/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E945E" w14:textId="77777777" w:rsidR="00EF2296" w:rsidRDefault="00EF2296">
            <w:pPr>
              <w:spacing w:line="300" w:lineRule="exact"/>
              <w:ind w:left="1128" w:hanging="1126"/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E9B56" w14:textId="77777777" w:rsidR="00EF2296" w:rsidRDefault="00EF2296">
            <w:pPr>
              <w:spacing w:line="300" w:lineRule="exact"/>
              <w:ind w:left="1128" w:hanging="1126"/>
            </w:pPr>
          </w:p>
        </w:tc>
      </w:tr>
    </w:tbl>
    <w:p w14:paraId="35F6917E" w14:textId="77777777" w:rsidR="00EF2296" w:rsidRDefault="00D11037">
      <w:pPr>
        <w:ind w:left="1316" w:hanging="1314"/>
      </w:pPr>
      <w:r>
        <w:rPr>
          <w:b/>
          <w:sz w:val="28"/>
          <w:szCs w:val="28"/>
        </w:rPr>
        <w:t>□</w:t>
      </w:r>
      <w:r>
        <w:rPr>
          <w:b/>
          <w:sz w:val="28"/>
          <w:szCs w:val="28"/>
          <w:u w:val="single"/>
        </w:rPr>
        <w:t>申請新</w:t>
      </w:r>
      <w:r>
        <w:rPr>
          <w:b/>
          <w:sz w:val="28"/>
          <w:szCs w:val="28"/>
          <w:u w:val="single"/>
        </w:rPr>
        <w:t>增考試委員</w:t>
      </w:r>
      <w:r>
        <w:rPr>
          <w:b/>
          <w:sz w:val="28"/>
          <w:szCs w:val="28"/>
        </w:rPr>
        <w:t>：</w:t>
      </w:r>
    </w:p>
    <w:tbl>
      <w:tblPr>
        <w:tblW w:w="13215" w:type="dxa"/>
        <w:tblInd w:w="5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"/>
        <w:gridCol w:w="1417"/>
        <w:gridCol w:w="2552"/>
        <w:gridCol w:w="1843"/>
        <w:gridCol w:w="1767"/>
        <w:gridCol w:w="1776"/>
        <w:gridCol w:w="1701"/>
        <w:gridCol w:w="1282"/>
      </w:tblGrid>
      <w:tr w:rsidR="00EF2296" w14:paraId="457FA6CD" w14:textId="77777777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8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854D5" w14:textId="77777777" w:rsidR="00EF2296" w:rsidRDefault="00EF2296">
            <w:pPr>
              <w:snapToGrid w:val="0"/>
              <w:spacing w:line="300" w:lineRule="exact"/>
            </w:pP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1B42D9" w14:textId="77777777" w:rsidR="00EF2296" w:rsidRDefault="00D11037">
            <w:pPr>
              <w:snapToGrid w:val="0"/>
              <w:spacing w:line="300" w:lineRule="exact"/>
              <w:jc w:val="center"/>
            </w:pPr>
            <w:r>
              <w:t>委員姓名</w:t>
            </w:r>
          </w:p>
        </w:tc>
        <w:tc>
          <w:tcPr>
            <w:tcW w:w="255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06603" w14:textId="77777777" w:rsidR="00EF2296" w:rsidRDefault="00D11037">
            <w:pPr>
              <w:snapToGrid w:val="0"/>
              <w:spacing w:line="300" w:lineRule="exact"/>
              <w:jc w:val="center"/>
            </w:pPr>
            <w:r>
              <w:t>服務單位</w:t>
            </w:r>
          </w:p>
        </w:tc>
        <w:tc>
          <w:tcPr>
            <w:tcW w:w="1843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B63923" w14:textId="77777777" w:rsidR="00EF2296" w:rsidRDefault="00D11037">
            <w:pPr>
              <w:snapToGrid w:val="0"/>
              <w:spacing w:line="300" w:lineRule="exact"/>
              <w:jc w:val="center"/>
            </w:pPr>
            <w:r>
              <w:t>職稱</w:t>
            </w:r>
          </w:p>
        </w:tc>
        <w:tc>
          <w:tcPr>
            <w:tcW w:w="524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7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AC875" w14:textId="77777777" w:rsidR="00EF2296" w:rsidRDefault="00D11037">
            <w:pPr>
              <w:snapToGrid w:val="0"/>
              <w:spacing w:line="300" w:lineRule="exact"/>
              <w:jc w:val="center"/>
            </w:pPr>
            <w:r>
              <w:rPr>
                <w:b/>
                <w:color w:val="000000"/>
              </w:rPr>
              <w:t>考試委員資格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FF0000"/>
              </w:rPr>
              <w:t>（請勾選）</w:t>
            </w:r>
          </w:p>
        </w:tc>
        <w:tc>
          <w:tcPr>
            <w:tcW w:w="12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A91B0D" w14:textId="77777777" w:rsidR="00EF2296" w:rsidRDefault="00D11037">
            <w:pPr>
              <w:snapToGrid w:val="0"/>
              <w:spacing w:line="300" w:lineRule="exact"/>
              <w:jc w:val="center"/>
            </w:pPr>
            <w:r>
              <w:t>備註</w:t>
            </w:r>
          </w:p>
        </w:tc>
      </w:tr>
      <w:tr w:rsidR="00EF2296" w14:paraId="68217F18" w14:textId="77777777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877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2EE1A9" w14:textId="77777777" w:rsidR="00EF2296" w:rsidRDefault="00EF2296">
            <w:pPr>
              <w:snapToGrid w:val="0"/>
              <w:spacing w:line="300" w:lineRule="exact"/>
            </w:pPr>
          </w:p>
        </w:tc>
        <w:tc>
          <w:tcPr>
            <w:tcW w:w="1417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93EC69" w14:textId="77777777" w:rsidR="00EF2296" w:rsidRDefault="00EF2296">
            <w:pPr>
              <w:snapToGrid w:val="0"/>
              <w:spacing w:line="300" w:lineRule="exact"/>
              <w:jc w:val="center"/>
            </w:pPr>
          </w:p>
        </w:tc>
        <w:tc>
          <w:tcPr>
            <w:tcW w:w="2552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E12DB8" w14:textId="77777777" w:rsidR="00EF2296" w:rsidRDefault="00EF2296">
            <w:pPr>
              <w:snapToGrid w:val="0"/>
              <w:spacing w:line="300" w:lineRule="exact"/>
              <w:jc w:val="center"/>
            </w:pPr>
          </w:p>
        </w:tc>
        <w:tc>
          <w:tcPr>
            <w:tcW w:w="1843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A3C0D0" w14:textId="77777777" w:rsidR="00EF2296" w:rsidRDefault="00EF2296">
            <w:pPr>
              <w:snapToGrid w:val="0"/>
              <w:spacing w:line="300" w:lineRule="exact"/>
              <w:jc w:val="center"/>
            </w:pPr>
          </w:p>
        </w:tc>
        <w:tc>
          <w:tcPr>
            <w:tcW w:w="17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28C4A7" w14:textId="77777777" w:rsidR="00EF2296" w:rsidRDefault="00D11037">
            <w:pPr>
              <w:spacing w:line="2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符合學位考試委員職級之教師或院士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0D1363" w14:textId="77777777" w:rsidR="00EF2296" w:rsidRDefault="00D11037">
            <w:pPr>
              <w:spacing w:line="2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有博士學位且學術有成就者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E7E6E6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D72D7" w14:textId="77777777" w:rsidR="00EF2296" w:rsidRDefault="00D11037">
            <w:pPr>
              <w:spacing w:line="2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屬稀少或特殊性考試委員</w:t>
            </w:r>
          </w:p>
        </w:tc>
        <w:tc>
          <w:tcPr>
            <w:tcW w:w="1282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B6C95" w14:textId="77777777" w:rsidR="00EF2296" w:rsidRDefault="00EF2296">
            <w:pPr>
              <w:snapToGrid w:val="0"/>
              <w:spacing w:line="300" w:lineRule="exact"/>
              <w:jc w:val="center"/>
            </w:pPr>
          </w:p>
        </w:tc>
      </w:tr>
      <w:tr w:rsidR="00EF2296" w14:paraId="1D2190D6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7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15BC4B" w14:textId="77777777" w:rsidR="00EF2296" w:rsidRDefault="00D11037">
            <w:pPr>
              <w:spacing w:line="300" w:lineRule="exact"/>
              <w:jc w:val="center"/>
            </w:pPr>
            <w:r>
              <w:t>新增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57DC3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1666A1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6BD839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17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2E338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E38D06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A5E311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04CC61" w14:textId="77777777" w:rsidR="00EF2296" w:rsidRDefault="00EF2296">
            <w:pPr>
              <w:spacing w:line="300" w:lineRule="exact"/>
              <w:jc w:val="center"/>
            </w:pPr>
          </w:p>
        </w:tc>
      </w:tr>
      <w:tr w:rsidR="00EF2296" w14:paraId="36458E1D" w14:textId="7777777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7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BE354A" w14:textId="77777777" w:rsidR="00EF2296" w:rsidRDefault="00D11037">
            <w:pPr>
              <w:spacing w:line="300" w:lineRule="exact"/>
              <w:jc w:val="center"/>
            </w:pPr>
            <w:r>
              <w:t>新增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F1FAA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3E970C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357C7A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176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53B58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F295CF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69DCD2" w14:textId="77777777" w:rsidR="00EF2296" w:rsidRDefault="00EF2296">
            <w:pPr>
              <w:spacing w:line="300" w:lineRule="exact"/>
              <w:jc w:val="center"/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494E17" w14:textId="77777777" w:rsidR="00EF2296" w:rsidRDefault="00EF2296">
            <w:pPr>
              <w:spacing w:line="300" w:lineRule="exact"/>
              <w:jc w:val="center"/>
            </w:pPr>
          </w:p>
        </w:tc>
      </w:tr>
    </w:tbl>
    <w:p w14:paraId="2569CC7F" w14:textId="77777777" w:rsidR="00EF2296" w:rsidRDefault="00D11037">
      <w:pPr>
        <w:ind w:left="1140" w:right="456" w:hanging="600"/>
        <w:rPr>
          <w:sz w:val="20"/>
          <w:szCs w:val="20"/>
        </w:rPr>
      </w:pPr>
      <w:r>
        <w:rPr>
          <w:sz w:val="20"/>
          <w:szCs w:val="20"/>
        </w:rPr>
        <w:t>注意：</w:t>
      </w:r>
      <w:proofErr w:type="gramStart"/>
      <w:r>
        <w:rPr>
          <w:sz w:val="20"/>
          <w:szCs w:val="20"/>
        </w:rPr>
        <w:t>遴</w:t>
      </w:r>
      <w:proofErr w:type="gramEnd"/>
      <w:r>
        <w:rPr>
          <w:sz w:val="20"/>
          <w:szCs w:val="20"/>
        </w:rPr>
        <w:t>聘之考試委員，如其本人或其配偶、前配偶、四親等內之血親、或三親等內之姻親或曾有此關係者，對於該考試委員之職務，應自行迴避。</w:t>
      </w:r>
    </w:p>
    <w:p w14:paraId="66D6F56F" w14:textId="77777777" w:rsidR="00EF2296" w:rsidRDefault="00D11037">
      <w:pPr>
        <w:tabs>
          <w:tab w:val="left" w:pos="13860"/>
          <w:tab w:val="left" w:pos="13958"/>
        </w:tabs>
        <w:spacing w:before="180" w:line="200" w:lineRule="exact"/>
        <w:ind w:right="-82"/>
      </w:pPr>
      <w:proofErr w:type="gramStart"/>
      <w:r>
        <w:rPr>
          <w:b/>
          <w:sz w:val="28"/>
          <w:szCs w:val="28"/>
        </w:rPr>
        <w:t>敬呈</w:t>
      </w:r>
      <w:proofErr w:type="gramEnd"/>
      <w:r>
        <w:rPr>
          <w:b/>
          <w:sz w:val="28"/>
          <w:szCs w:val="28"/>
        </w:rPr>
        <w:t xml:space="preserve">                                                </w:t>
      </w:r>
      <w:r>
        <w:t>申請人</w:t>
      </w:r>
      <w:r>
        <w:t xml:space="preserve">            </w:t>
      </w:r>
      <w:r>
        <w:t>（簽章）</w:t>
      </w:r>
      <w:r>
        <w:t xml:space="preserve">  </w:t>
      </w:r>
      <w:r>
        <w:t>中華民國</w:t>
      </w:r>
      <w:r>
        <w:t xml:space="preserve">    </w:t>
      </w:r>
      <w:r>
        <w:t>年</w:t>
      </w:r>
      <w:r>
        <w:t xml:space="preserve">   </w:t>
      </w:r>
      <w:r>
        <w:t>月</w:t>
      </w:r>
      <w:r>
        <w:t xml:space="preserve">    </w:t>
      </w:r>
      <w:r>
        <w:t>日</w:t>
      </w:r>
    </w:p>
    <w:p w14:paraId="5F92803C" w14:textId="77777777" w:rsidR="00EF2296" w:rsidRDefault="00D11037">
      <w:r>
        <w:t>指導教授：</w:t>
      </w:r>
      <w:r>
        <w:t xml:space="preserve">      </w:t>
      </w:r>
      <w:r>
        <w:tab/>
      </w:r>
      <w:r>
        <w:tab/>
      </w:r>
      <w:r>
        <w:tab/>
      </w:r>
      <w:r>
        <w:tab/>
      </w:r>
      <w:r>
        <w:t>（簽章）</w:t>
      </w:r>
    </w:p>
    <w:p w14:paraId="124E60A1" w14:textId="77777777" w:rsidR="00EF2296" w:rsidRDefault="00D11037">
      <w:r>
        <w:t>系（所）主管：</w:t>
      </w:r>
      <w:r>
        <w:tab/>
      </w:r>
      <w:r>
        <w:tab/>
      </w:r>
      <w:r>
        <w:tab/>
      </w:r>
      <w:r>
        <w:tab/>
      </w:r>
      <w:r>
        <w:tab/>
      </w:r>
      <w:r>
        <w:t>（簽章）</w:t>
      </w:r>
    </w:p>
    <w:p w14:paraId="63DDCA5E" w14:textId="77777777" w:rsidR="00EF2296" w:rsidRDefault="00D11037">
      <w:r>
        <w:t>承辦人</w:t>
      </w:r>
      <w:r>
        <w:t xml:space="preserve">                          </w:t>
      </w:r>
      <w:r>
        <w:t>（簽章）</w:t>
      </w:r>
      <w:r>
        <w:t xml:space="preserve">                        </w:t>
      </w:r>
      <w:r>
        <w:t xml:space="preserve">       </w:t>
      </w:r>
      <w:proofErr w:type="gramStart"/>
      <w:r>
        <w:t>【</w:t>
      </w:r>
      <w:proofErr w:type="gramEnd"/>
      <w:r>
        <w:rPr>
          <w:rFonts w:ascii="新細明體" w:hAnsi="新細明體"/>
        </w:rPr>
        <w:t>※</w:t>
      </w:r>
      <w:r>
        <w:t>注意：本表單</w:t>
      </w:r>
      <w:r>
        <w:t>1</w:t>
      </w:r>
      <w:r>
        <w:t>份系所留存，</w:t>
      </w:r>
      <w:r>
        <w:t>1</w:t>
      </w:r>
      <w:r>
        <w:t>份送課</w:t>
      </w:r>
      <w:proofErr w:type="gramStart"/>
      <w:r>
        <w:t>務</w:t>
      </w:r>
      <w:proofErr w:type="gramEnd"/>
      <w:r>
        <w:t>組</w:t>
      </w:r>
      <w:proofErr w:type="gramStart"/>
      <w:r>
        <w:t>】</w:t>
      </w:r>
      <w:proofErr w:type="gramEnd"/>
    </w:p>
    <w:sectPr w:rsidR="00EF2296">
      <w:pgSz w:w="16838" w:h="11906" w:orient="landscape"/>
      <w:pgMar w:top="284" w:right="962" w:bottom="284" w:left="709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15108" w14:textId="77777777" w:rsidR="00D11037" w:rsidRDefault="00D11037">
      <w:r>
        <w:separator/>
      </w:r>
    </w:p>
  </w:endnote>
  <w:endnote w:type="continuationSeparator" w:id="0">
    <w:p w14:paraId="4430F5FB" w14:textId="77777777" w:rsidR="00D11037" w:rsidRDefault="00D1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E091B" w14:textId="77777777" w:rsidR="00D11037" w:rsidRDefault="00D11037">
      <w:r>
        <w:rPr>
          <w:color w:val="000000"/>
        </w:rPr>
        <w:separator/>
      </w:r>
    </w:p>
  </w:footnote>
  <w:footnote w:type="continuationSeparator" w:id="0">
    <w:p w14:paraId="3540BE11" w14:textId="77777777" w:rsidR="00D11037" w:rsidRDefault="00D110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F2296"/>
    <w:rsid w:val="00160743"/>
    <w:rsid w:val="00D11037"/>
    <w:rsid w:val="00EF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874EB"/>
  <w15:docId w15:val="{54DA7504-0C6F-4144-824F-15F52403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國立臺北大學碩士班學生論文考試（異動）申請書</dc:title>
  <dc:subject/>
  <dc:creator>lea</dc:creator>
  <cp:lastModifiedBy>宜瑾 李</cp:lastModifiedBy>
  <cp:revision>2</cp:revision>
  <cp:lastPrinted>2006-03-16T08:11:00Z</cp:lastPrinted>
  <dcterms:created xsi:type="dcterms:W3CDTF">2025-09-30T07:37:00Z</dcterms:created>
  <dcterms:modified xsi:type="dcterms:W3CDTF">2025-09-30T07:37:00Z</dcterms:modified>
</cp:coreProperties>
</file>