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70489" w14:textId="77777777" w:rsidR="00C66ED1" w:rsidRDefault="00F47E60">
      <w:pPr>
        <w:pStyle w:val="a3"/>
      </w:pPr>
      <w:r>
        <w:t>ABSTRACT</w:t>
      </w:r>
    </w:p>
    <w:p w14:paraId="5D25F97F" w14:textId="77777777" w:rsidR="00C66ED1" w:rsidRDefault="00F47E60">
      <w:pPr>
        <w:spacing w:before="180"/>
        <w:jc w:val="center"/>
      </w:pPr>
      <w:r>
        <w:t>TITLE OF THESIS or DISSERTATION</w:t>
      </w:r>
    </w:p>
    <w:p w14:paraId="14E1758D" w14:textId="77777777" w:rsidR="00C66ED1" w:rsidRDefault="00F47E60">
      <w:pPr>
        <w:jc w:val="center"/>
      </w:pPr>
      <w:r>
        <w:t>（</w:t>
      </w:r>
      <w:r>
        <w:t>Centered, all in capitals, single-spaced if more than one line</w:t>
      </w:r>
      <w:r>
        <w:t>）</w:t>
      </w:r>
    </w:p>
    <w:p w14:paraId="286751BB" w14:textId="77777777" w:rsidR="00C66ED1" w:rsidRDefault="00F47E60">
      <w:pPr>
        <w:jc w:val="center"/>
      </w:pPr>
      <w:r>
        <w:t>by</w:t>
      </w:r>
    </w:p>
    <w:p w14:paraId="1EB72C8E" w14:textId="77777777" w:rsidR="00C66ED1" w:rsidRDefault="00F47E60">
      <w:pPr>
        <w:jc w:val="center"/>
      </w:pPr>
      <w:r>
        <w:t>CHOU, SU-YEH</w:t>
      </w:r>
    </w:p>
    <w:p w14:paraId="74351135" w14:textId="77777777" w:rsidR="00C66ED1" w:rsidRDefault="00F47E60">
      <w:pPr>
        <w:pStyle w:val="a4"/>
        <w:spacing w:before="180"/>
        <w:jc w:val="center"/>
      </w:pPr>
      <w:r>
        <w:t>December 2002</w:t>
      </w:r>
    </w:p>
    <w:p w14:paraId="32E2255A" w14:textId="77777777" w:rsidR="00C66ED1" w:rsidRDefault="00F47E60">
      <w:pPr>
        <w:jc w:val="center"/>
      </w:pPr>
      <w:r>
        <w:t>（</w:t>
      </w:r>
      <w:r>
        <w:t>Month and year of commencement</w:t>
      </w:r>
      <w:r>
        <w:t>）</w:t>
      </w:r>
    </w:p>
    <w:p w14:paraId="28BFB45B" w14:textId="77777777" w:rsidR="00C66ED1" w:rsidRDefault="00F47E60">
      <w:pPr>
        <w:spacing w:before="180"/>
        <w:jc w:val="both"/>
      </w:pPr>
      <w:r>
        <w:t>ADVISOR(S): Dr. HOU, CHUNG-WEN</w:t>
      </w:r>
    </w:p>
    <w:p w14:paraId="5D76C58C" w14:textId="77777777" w:rsidR="00C66ED1" w:rsidRDefault="00F47E60">
      <w:pPr>
        <w:jc w:val="both"/>
      </w:pPr>
      <w:r>
        <w:t>DEPARTMENT: ECONOMICS</w:t>
      </w:r>
    </w:p>
    <w:p w14:paraId="3085786F" w14:textId="77777777" w:rsidR="00C66ED1" w:rsidRDefault="00F47E60">
      <w:pPr>
        <w:jc w:val="both"/>
      </w:pPr>
      <w:r>
        <w:t>MAJOR</w:t>
      </w:r>
      <w:r>
        <w:t>（</w:t>
      </w:r>
      <w:r>
        <w:t xml:space="preserve">No </w:t>
      </w:r>
      <w:r>
        <w:t>more than ten words</w:t>
      </w:r>
      <w:r>
        <w:t>）：</w:t>
      </w:r>
      <w:r>
        <w:t>TAIWANESE ADOLESENT SOCIAL BEHAVIOR</w:t>
      </w:r>
    </w:p>
    <w:p w14:paraId="0B69F55F" w14:textId="77777777" w:rsidR="00C66ED1" w:rsidRDefault="00F47E60">
      <w:pPr>
        <w:jc w:val="both"/>
      </w:pPr>
      <w:r>
        <w:t>DEGREE</w:t>
      </w:r>
      <w:r>
        <w:t>（</w:t>
      </w:r>
      <w:r>
        <w:t>Do not use abbreviations</w:t>
      </w:r>
      <w:r>
        <w:t>）</w:t>
      </w:r>
      <w:r>
        <w:t>: MASTER OF ARTS</w:t>
      </w:r>
    </w:p>
    <w:p w14:paraId="7AF6F614" w14:textId="77777777" w:rsidR="00C66ED1" w:rsidRDefault="00F47E60">
      <w:pPr>
        <w:spacing w:before="180"/>
        <w:ind w:firstLine="480"/>
        <w:jc w:val="both"/>
      </w:pPr>
      <w:r>
        <w:t xml:space="preserve">Body of abstract starts </w:t>
      </w:r>
      <w:proofErr w:type="gramStart"/>
      <w:r>
        <w:t>here.</w:t>
      </w:r>
      <w:r>
        <w:t>（</w:t>
      </w:r>
      <w:proofErr w:type="gramEnd"/>
      <w:r>
        <w:t>Times New Roman 12 word type, single spaced throughout, must not exceed 500 words, approximately 1.5 pages</w:t>
      </w:r>
      <w:r>
        <w:t>）</w:t>
      </w:r>
    </w:p>
    <w:sectPr w:rsidR="00C66ED1">
      <w:pgSz w:w="11906" w:h="16838"/>
      <w:pgMar w:top="567" w:right="851" w:bottom="567" w:left="856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01E82" w14:textId="77777777" w:rsidR="00F47E60" w:rsidRDefault="00F47E60">
      <w:r>
        <w:separator/>
      </w:r>
    </w:p>
  </w:endnote>
  <w:endnote w:type="continuationSeparator" w:id="0">
    <w:p w14:paraId="171DD53E" w14:textId="77777777" w:rsidR="00F47E60" w:rsidRDefault="00F4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81310" w14:textId="77777777" w:rsidR="00F47E60" w:rsidRDefault="00F47E60">
      <w:r>
        <w:rPr>
          <w:color w:val="000000"/>
        </w:rPr>
        <w:separator/>
      </w:r>
    </w:p>
  </w:footnote>
  <w:footnote w:type="continuationSeparator" w:id="0">
    <w:p w14:paraId="6C2FAA5D" w14:textId="77777777" w:rsidR="00F47E60" w:rsidRDefault="00F47E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66ED1"/>
    <w:rsid w:val="00C413AA"/>
    <w:rsid w:val="00C66ED1"/>
    <w:rsid w:val="00F4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7B73E"/>
  <w15:docId w15:val="{D621B17E-804E-4765-9850-C9A20832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uiPriority w:val="10"/>
    <w:qFormat/>
    <w:pPr>
      <w:jc w:val="center"/>
    </w:pPr>
    <w:rPr>
      <w:b/>
      <w:bCs/>
    </w:rPr>
  </w:style>
  <w:style w:type="paragraph" w:styleId="a4">
    <w:name w:val="Date"/>
    <w:basedOn w:val="a"/>
    <w:next w:val="a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ABSTACT</dc:title>
  <dc:subject/>
  <dc:creator>--</dc:creator>
  <dc:description/>
  <cp:lastModifiedBy>宜瑾 李</cp:lastModifiedBy>
  <cp:revision>2</cp:revision>
  <cp:lastPrinted>2002-11-14T19:04:00Z</cp:lastPrinted>
  <dcterms:created xsi:type="dcterms:W3CDTF">2025-09-30T07:38:00Z</dcterms:created>
  <dcterms:modified xsi:type="dcterms:W3CDTF">2025-09-30T07:38:00Z</dcterms:modified>
</cp:coreProperties>
</file>