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221FA" w14:textId="77777777" w:rsidR="00692F15" w:rsidRDefault="0007562D">
      <w:pPr>
        <w:spacing w:line="0" w:lineRule="atLeast"/>
        <w:jc w:val="center"/>
        <w:rPr>
          <w:sz w:val="28"/>
        </w:rPr>
      </w:pPr>
      <w:r>
        <w:rPr>
          <w:sz w:val="28"/>
        </w:rPr>
        <w:t>著作權聲明</w:t>
      </w:r>
    </w:p>
    <w:p w14:paraId="7D0E78D1" w14:textId="77777777" w:rsidR="00692F15" w:rsidRDefault="0007562D">
      <w:pPr>
        <w:spacing w:line="0" w:lineRule="atLeast"/>
        <w:jc w:val="center"/>
      </w:pPr>
      <w:r>
        <w:t>（請裝訂於論文最後一頁）</w:t>
      </w:r>
    </w:p>
    <w:p w14:paraId="2F3DD3A7" w14:textId="77777777" w:rsidR="00692F15" w:rsidRDefault="0007562D">
      <w:r>
        <w:t>論文題目：</w:t>
      </w:r>
      <w:r>
        <w:t>********</w:t>
      </w:r>
    </w:p>
    <w:p w14:paraId="71ED6C88" w14:textId="77777777" w:rsidR="00692F15" w:rsidRDefault="0007562D">
      <w:r>
        <w:t>論文頁數：</w:t>
      </w:r>
      <w:r>
        <w:t>100</w:t>
      </w:r>
      <w:r>
        <w:t>頁</w:t>
      </w:r>
    </w:p>
    <w:p w14:paraId="3C698675" w14:textId="77777777" w:rsidR="00692F15" w:rsidRDefault="0007562D">
      <w:r>
        <w:t>系所組別：經濟學系</w:t>
      </w:r>
    </w:p>
    <w:p w14:paraId="37580375" w14:textId="77777777" w:rsidR="00692F15" w:rsidRDefault="0007562D">
      <w:r>
        <w:t>研究生：林小美</w:t>
      </w:r>
    </w:p>
    <w:p w14:paraId="468967E2" w14:textId="77777777" w:rsidR="00692F15" w:rsidRDefault="0007562D">
      <w:r>
        <w:t>指導教授：王大千</w:t>
      </w:r>
    </w:p>
    <w:p w14:paraId="206334C7" w14:textId="77777777" w:rsidR="00692F15" w:rsidRDefault="0007562D">
      <w:r>
        <w:t>畢業年月：</w:t>
      </w:r>
      <w:proofErr w:type="gramStart"/>
      <w:r>
        <w:t>＊＊＊＊＊</w:t>
      </w:r>
      <w:proofErr w:type="gramEnd"/>
    </w:p>
    <w:p w14:paraId="18EC6A72" w14:textId="77777777" w:rsidR="00692F15" w:rsidRDefault="0007562D">
      <w:r>
        <w:t>本論文著作權為林小美所有，並受中華民國著作權法保護。</w:t>
      </w:r>
    </w:p>
    <w:sectPr w:rsidR="00692F15">
      <w:pgSz w:w="11906" w:h="16838"/>
      <w:pgMar w:top="1440" w:right="1800" w:bottom="1440" w:left="180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76C14" w14:textId="77777777" w:rsidR="0007562D" w:rsidRDefault="0007562D">
      <w:r>
        <w:separator/>
      </w:r>
    </w:p>
  </w:endnote>
  <w:endnote w:type="continuationSeparator" w:id="0">
    <w:p w14:paraId="0C08E60F" w14:textId="77777777" w:rsidR="0007562D" w:rsidRDefault="00075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A07E1" w14:textId="77777777" w:rsidR="0007562D" w:rsidRDefault="0007562D">
      <w:r>
        <w:rPr>
          <w:color w:val="000000"/>
        </w:rPr>
        <w:separator/>
      </w:r>
    </w:p>
  </w:footnote>
  <w:footnote w:type="continuationSeparator" w:id="0">
    <w:p w14:paraId="473EFED6" w14:textId="77777777" w:rsidR="0007562D" w:rsidRDefault="000756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92F15"/>
    <w:rsid w:val="0007562D"/>
    <w:rsid w:val="00692F15"/>
    <w:rsid w:val="0087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21FD2"/>
  <w15:docId w15:val="{26B7E500-9ECD-4B7E-86CB-6CDE41070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著作權聲明</dc:title>
  <dc:subject/>
  <dc:creator>--</dc:creator>
  <dc:description/>
  <cp:lastModifiedBy>宜瑾 李</cp:lastModifiedBy>
  <cp:revision>2</cp:revision>
  <cp:lastPrinted>2002-11-11T15:30:00Z</cp:lastPrinted>
  <dcterms:created xsi:type="dcterms:W3CDTF">2025-09-30T07:39:00Z</dcterms:created>
  <dcterms:modified xsi:type="dcterms:W3CDTF">2025-09-30T07:39:00Z</dcterms:modified>
</cp:coreProperties>
</file>