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BFAA8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CA99FA" wp14:editId="10820907">
                <wp:simplePos x="0" y="0"/>
                <wp:positionH relativeFrom="column">
                  <wp:posOffset>914400</wp:posOffset>
                </wp:positionH>
                <wp:positionV relativeFrom="paragraph">
                  <wp:posOffset>-466087</wp:posOffset>
                </wp:positionV>
                <wp:extent cx="5029200" cy="557527"/>
                <wp:effectExtent l="0" t="0" r="0" b="0"/>
                <wp:wrapSquare wrapText="bothSides"/>
                <wp:docPr id="1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575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1412ACE" w14:textId="77777777" w:rsidR="002F53C1" w:rsidRDefault="00A1410E">
                            <w:r>
                              <w:t xml:space="preserve">　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國立</w:t>
                            </w:r>
                            <w:proofErr w:type="gramStart"/>
                            <w:r>
                              <w:rPr>
                                <w:sz w:val="40"/>
                                <w:szCs w:val="40"/>
                              </w:rPr>
                              <w:t>臺</w:t>
                            </w:r>
                            <w:proofErr w:type="gramEnd"/>
                            <w:r>
                              <w:rPr>
                                <w:sz w:val="40"/>
                                <w:szCs w:val="40"/>
                              </w:rPr>
                              <w:t xml:space="preserve">北大學碩（博）士論文封面格式：　　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CA99FA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margin-left:1in;margin-top:-36.7pt;width:396pt;height:43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" stroked="f">
                <v:textbox style="mso-fit-shape-to-text:t">
                  <w:txbxContent>
                    <w:p w14:paraId="61412ACE" w14:textId="77777777" w:rsidR="002F53C1" w:rsidRDefault="00A1410E">
                      <w:r>
                        <w:t xml:space="preserve">　</w:t>
                      </w:r>
                      <w:r>
                        <w:rPr>
                          <w:sz w:val="40"/>
                          <w:szCs w:val="40"/>
                        </w:rPr>
                        <w:t>國立</w:t>
                      </w:r>
                      <w:proofErr w:type="gramStart"/>
                      <w:r>
                        <w:rPr>
                          <w:sz w:val="40"/>
                          <w:szCs w:val="40"/>
                        </w:rPr>
                        <w:t>臺</w:t>
                      </w:r>
                      <w:proofErr w:type="gramEnd"/>
                      <w:r>
                        <w:rPr>
                          <w:sz w:val="40"/>
                          <w:szCs w:val="40"/>
                        </w:rPr>
                        <w:t xml:space="preserve">北大學碩（博）士論文封面格式：　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7A11919" wp14:editId="2A4CBFD5">
                <wp:simplePos x="0" y="0"/>
                <wp:positionH relativeFrom="column">
                  <wp:posOffset>990596</wp:posOffset>
                </wp:positionH>
                <wp:positionV relativeFrom="page">
                  <wp:posOffset>2312673</wp:posOffset>
                </wp:positionV>
                <wp:extent cx="685800" cy="6525258"/>
                <wp:effectExtent l="0" t="0" r="19050" b="27942"/>
                <wp:wrapNone/>
                <wp:docPr id="2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6525258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88CAD9A" w14:textId="77777777" w:rsidR="002F53C1" w:rsidRDefault="00A1410E">
                            <w:r>
                              <w:t xml:space="preserve">  </w:t>
                            </w:r>
                            <w:r>
                              <w:t>國立</w:t>
                            </w:r>
                            <w:proofErr w:type="gramStart"/>
                            <w:r>
                              <w:t>臺</w:t>
                            </w:r>
                            <w:proofErr w:type="gramEnd"/>
                            <w:r>
                              <w:t>北大學</w:t>
                            </w:r>
                          </w:p>
                          <w:p w14:paraId="57ECC62F" w14:textId="77777777" w:rsidR="002F53C1" w:rsidRDefault="00A1410E">
                            <w:r>
                              <w:t xml:space="preserve">  ○○○</w:t>
                            </w:r>
                            <w:r>
                              <w:t>系</w:t>
                            </w:r>
                            <w:r>
                              <w:t>(</w:t>
                            </w:r>
                            <w:r>
                              <w:t>所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11919" id="Text Box 14" o:spid="_x0000_s1027" type="#_x0000_t202" style="position:absolute;margin-left:78pt;margin-top:182.1pt;width:54pt;height:513.8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" filled="f" strokeweight=".26467mm">
                <v:textbox style="layout-flow:vertical-ideographic">
                  <w:txbxContent>
                    <w:p w14:paraId="488CAD9A" w14:textId="77777777" w:rsidR="002F53C1" w:rsidRDefault="00A1410E">
                      <w:r>
                        <w:t xml:space="preserve">  </w:t>
                      </w:r>
                      <w:r>
                        <w:t>國立</w:t>
                      </w:r>
                      <w:proofErr w:type="gramStart"/>
                      <w:r>
                        <w:t>臺</w:t>
                      </w:r>
                      <w:proofErr w:type="gramEnd"/>
                      <w:r>
                        <w:t>北大學</w:t>
                      </w:r>
                    </w:p>
                    <w:p w14:paraId="57ECC62F" w14:textId="77777777" w:rsidR="002F53C1" w:rsidRDefault="00A1410E">
                      <w:r>
                        <w:t xml:space="preserve">  ○○○</w:t>
                      </w:r>
                      <w:r>
                        <w:t>系</w:t>
                      </w:r>
                      <w:r>
                        <w:t>(</w:t>
                      </w:r>
                      <w:r>
                        <w:t>所</w:t>
                      </w:r>
                      <w:r>
                        <w:t>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t xml:space="preserve">　　　　　　　　</w:t>
      </w:r>
    </w:p>
    <w:p w14:paraId="0AFBCD2F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D68097F" wp14:editId="7B413309">
                <wp:simplePos x="0" y="0"/>
                <wp:positionH relativeFrom="column">
                  <wp:posOffset>2667003</wp:posOffset>
                </wp:positionH>
                <wp:positionV relativeFrom="paragraph">
                  <wp:posOffset>0</wp:posOffset>
                </wp:positionV>
                <wp:extent cx="2743200" cy="3728722"/>
                <wp:effectExtent l="0" t="0" r="19050" b="24128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728722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42B690" w14:textId="77777777" w:rsidR="002F53C1" w:rsidRDefault="00A1410E">
                            <w:pPr>
                              <w:jc w:val="center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</w:rPr>
                              <w:t>國立</w:t>
                            </w:r>
                            <w:proofErr w:type="gramStart"/>
                            <w:r>
                              <w:rPr>
                                <w:rFonts w:eastAsia="標楷體"/>
                                <w:sz w:val="28"/>
                              </w:rPr>
                              <w:t>臺</w:t>
                            </w:r>
                            <w:proofErr w:type="gramEnd"/>
                            <w:r>
                              <w:rPr>
                                <w:rFonts w:eastAsia="標楷體"/>
                                <w:sz w:val="28"/>
                              </w:rPr>
                              <w:t>北大學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○○○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系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所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)</w:t>
                            </w:r>
                          </w:p>
                          <w:p w14:paraId="3262A3E8" w14:textId="77777777" w:rsidR="002F53C1" w:rsidRDefault="00A1410E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碩</w:t>
                            </w:r>
                            <w:r>
                              <w:rPr>
                                <w:rFonts w:eastAsia="標楷體"/>
                              </w:rPr>
                              <w:t>(</w:t>
                            </w:r>
                            <w:r>
                              <w:rPr>
                                <w:rFonts w:eastAsia="標楷體"/>
                              </w:rPr>
                              <w:t>博</w:t>
                            </w:r>
                            <w:r>
                              <w:rPr>
                                <w:rFonts w:eastAsia="標楷體"/>
                              </w:rPr>
                              <w:t>)</w:t>
                            </w:r>
                            <w:r>
                              <w:rPr>
                                <w:rFonts w:eastAsia="標楷體"/>
                              </w:rPr>
                              <w:t>士論文</w:t>
                            </w:r>
                          </w:p>
                          <w:p w14:paraId="0D36BCD9" w14:textId="77777777" w:rsidR="002F53C1" w:rsidRDefault="002F53C1">
                            <w:pPr>
                              <w:jc w:val="center"/>
                            </w:pPr>
                          </w:p>
                          <w:p w14:paraId="07F781D7" w14:textId="77777777" w:rsidR="002F53C1" w:rsidRDefault="00A1410E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/>
                              </w:rPr>
                              <w:t>指導教授：</w:t>
                            </w:r>
                            <w:r>
                              <w:rPr>
                                <w:rFonts w:eastAsia="標楷體"/>
                              </w:rPr>
                              <w:t>○○○</w:t>
                            </w:r>
                          </w:p>
                          <w:p w14:paraId="3D3CC0A4" w14:textId="77777777" w:rsidR="002F53C1" w:rsidRDefault="002F53C1">
                            <w:pPr>
                              <w:jc w:val="center"/>
                            </w:pPr>
                          </w:p>
                          <w:p w14:paraId="5EB71B82" w14:textId="77777777" w:rsidR="002F53C1" w:rsidRDefault="002F53C1">
                            <w:pPr>
                              <w:jc w:val="center"/>
                            </w:pPr>
                          </w:p>
                          <w:p w14:paraId="31A73274" w14:textId="77777777" w:rsidR="002F53C1" w:rsidRDefault="00A1410E">
                            <w:pPr>
                              <w:jc w:val="center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</w:rPr>
                              <w:t>（論文題目）</w:t>
                            </w:r>
                          </w:p>
                          <w:p w14:paraId="76475904" w14:textId="77777777" w:rsidR="002F53C1" w:rsidRDefault="002F53C1">
                            <w:pPr>
                              <w:jc w:val="center"/>
                            </w:pPr>
                          </w:p>
                          <w:p w14:paraId="2A2ED63B" w14:textId="77777777" w:rsidR="002F53C1" w:rsidRDefault="002F53C1">
                            <w:pPr>
                              <w:jc w:val="center"/>
                            </w:pPr>
                          </w:p>
                          <w:p w14:paraId="61DD5EF0" w14:textId="77777777" w:rsidR="002F53C1" w:rsidRDefault="002F53C1">
                            <w:pPr>
                              <w:jc w:val="center"/>
                              <w:rPr>
                                <w:rFonts w:eastAsia="華康儷楷書"/>
                              </w:rPr>
                            </w:pPr>
                          </w:p>
                          <w:p w14:paraId="048FFE4C" w14:textId="77777777" w:rsidR="002F53C1" w:rsidRDefault="00A1410E">
                            <w:pPr>
                              <w:jc w:val="center"/>
                              <w:rPr>
                                <w:rFonts w:eastAsia="華康儷楷書"/>
                              </w:rPr>
                            </w:pPr>
                            <w:r>
                              <w:rPr>
                                <w:rFonts w:eastAsia="華康儷楷書"/>
                              </w:rPr>
                              <w:t>研究生：</w:t>
                            </w:r>
                            <w:r>
                              <w:rPr>
                                <w:rFonts w:eastAsia="華康儷楷書"/>
                              </w:rPr>
                              <w:t>○○○</w:t>
                            </w:r>
                          </w:p>
                          <w:p w14:paraId="231B6CAC" w14:textId="77777777" w:rsidR="002F53C1" w:rsidRDefault="002F53C1">
                            <w:pPr>
                              <w:jc w:val="center"/>
                              <w:rPr>
                                <w:rFonts w:eastAsia="華康儷楷書"/>
                              </w:rPr>
                            </w:pPr>
                          </w:p>
                          <w:p w14:paraId="6E24CBC3" w14:textId="77777777" w:rsidR="002F53C1" w:rsidRDefault="002F53C1">
                            <w:pPr>
                              <w:jc w:val="center"/>
                              <w:rPr>
                                <w:rFonts w:eastAsia="華康儷楷書"/>
                              </w:rPr>
                            </w:pPr>
                          </w:p>
                          <w:p w14:paraId="14A9EA68" w14:textId="77777777" w:rsidR="002F53C1" w:rsidRDefault="002F53C1">
                            <w:pPr>
                              <w:jc w:val="center"/>
                              <w:rPr>
                                <w:rFonts w:eastAsia="華康儷楷書"/>
                              </w:rPr>
                            </w:pPr>
                          </w:p>
                          <w:p w14:paraId="55926747" w14:textId="77777777" w:rsidR="002F53C1" w:rsidRDefault="00A1410E">
                            <w:pPr>
                              <w:jc w:val="center"/>
                              <w:rPr>
                                <w:rFonts w:eastAsia="華康儷楷書"/>
                              </w:rPr>
                            </w:pPr>
                            <w:r>
                              <w:rPr>
                                <w:rFonts w:eastAsia="華康儷楷書"/>
                              </w:rPr>
                              <w:t>中華民國　年　月　　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8097F" id="Text Box 5" o:spid="_x0000_s1028" type="#_x0000_t202" style="position:absolute;margin-left:210pt;margin-top:0;width:3in;height:293.6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" filled="f" strokeweight=".26467mm">
                <v:textbox>
                  <w:txbxContent>
                    <w:p w14:paraId="7842B690" w14:textId="77777777" w:rsidR="002F53C1" w:rsidRDefault="00A1410E">
                      <w:pPr>
                        <w:jc w:val="center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/>
                          <w:sz w:val="28"/>
                        </w:rPr>
                        <w:t>國立</w:t>
                      </w:r>
                      <w:proofErr w:type="gramStart"/>
                      <w:r>
                        <w:rPr>
                          <w:rFonts w:eastAsia="標楷體"/>
                          <w:sz w:val="28"/>
                        </w:rPr>
                        <w:t>臺</w:t>
                      </w:r>
                      <w:proofErr w:type="gramEnd"/>
                      <w:r>
                        <w:rPr>
                          <w:rFonts w:eastAsia="標楷體"/>
                          <w:sz w:val="28"/>
                        </w:rPr>
                        <w:t>北大學</w:t>
                      </w:r>
                      <w:r>
                        <w:rPr>
                          <w:rFonts w:eastAsia="標楷體"/>
                          <w:sz w:val="28"/>
                        </w:rPr>
                        <w:t>○○○</w:t>
                      </w:r>
                      <w:r>
                        <w:rPr>
                          <w:rFonts w:eastAsia="標楷體"/>
                          <w:sz w:val="28"/>
                        </w:rPr>
                        <w:t>系</w:t>
                      </w:r>
                      <w:r>
                        <w:rPr>
                          <w:rFonts w:eastAsia="標楷體"/>
                          <w:sz w:val="28"/>
                        </w:rPr>
                        <w:t>(</w:t>
                      </w:r>
                      <w:r>
                        <w:rPr>
                          <w:rFonts w:eastAsia="標楷體"/>
                          <w:sz w:val="28"/>
                        </w:rPr>
                        <w:t>所</w:t>
                      </w:r>
                      <w:r>
                        <w:rPr>
                          <w:rFonts w:eastAsia="標楷體"/>
                          <w:sz w:val="28"/>
                        </w:rPr>
                        <w:t>)</w:t>
                      </w:r>
                    </w:p>
                    <w:p w14:paraId="3262A3E8" w14:textId="77777777" w:rsidR="002F53C1" w:rsidRDefault="00A1410E">
                      <w:pPr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/>
                        </w:rPr>
                        <w:t>碩</w:t>
                      </w:r>
                      <w:r>
                        <w:rPr>
                          <w:rFonts w:eastAsia="標楷體"/>
                        </w:rPr>
                        <w:t>(</w:t>
                      </w:r>
                      <w:r>
                        <w:rPr>
                          <w:rFonts w:eastAsia="標楷體"/>
                        </w:rPr>
                        <w:t>博</w:t>
                      </w:r>
                      <w:r>
                        <w:rPr>
                          <w:rFonts w:eastAsia="標楷體"/>
                        </w:rPr>
                        <w:t>)</w:t>
                      </w:r>
                      <w:r>
                        <w:rPr>
                          <w:rFonts w:eastAsia="標楷體"/>
                        </w:rPr>
                        <w:t>士論文</w:t>
                      </w:r>
                    </w:p>
                    <w:p w14:paraId="0D36BCD9" w14:textId="77777777" w:rsidR="002F53C1" w:rsidRDefault="002F53C1">
                      <w:pPr>
                        <w:jc w:val="center"/>
                      </w:pPr>
                    </w:p>
                    <w:p w14:paraId="07F781D7" w14:textId="77777777" w:rsidR="002F53C1" w:rsidRDefault="00A1410E">
                      <w:pPr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/>
                        </w:rPr>
                        <w:t>指導教授：</w:t>
                      </w:r>
                      <w:r>
                        <w:rPr>
                          <w:rFonts w:eastAsia="標楷體"/>
                        </w:rPr>
                        <w:t>○○○</w:t>
                      </w:r>
                    </w:p>
                    <w:p w14:paraId="3D3CC0A4" w14:textId="77777777" w:rsidR="002F53C1" w:rsidRDefault="002F53C1">
                      <w:pPr>
                        <w:jc w:val="center"/>
                      </w:pPr>
                    </w:p>
                    <w:p w14:paraId="5EB71B82" w14:textId="77777777" w:rsidR="002F53C1" w:rsidRDefault="002F53C1">
                      <w:pPr>
                        <w:jc w:val="center"/>
                      </w:pPr>
                    </w:p>
                    <w:p w14:paraId="31A73274" w14:textId="77777777" w:rsidR="002F53C1" w:rsidRDefault="00A1410E">
                      <w:pPr>
                        <w:jc w:val="center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/>
                          <w:sz w:val="28"/>
                        </w:rPr>
                        <w:t>（論文題目）</w:t>
                      </w:r>
                    </w:p>
                    <w:p w14:paraId="76475904" w14:textId="77777777" w:rsidR="002F53C1" w:rsidRDefault="002F53C1">
                      <w:pPr>
                        <w:jc w:val="center"/>
                      </w:pPr>
                    </w:p>
                    <w:p w14:paraId="2A2ED63B" w14:textId="77777777" w:rsidR="002F53C1" w:rsidRDefault="002F53C1">
                      <w:pPr>
                        <w:jc w:val="center"/>
                      </w:pPr>
                    </w:p>
                    <w:p w14:paraId="61DD5EF0" w14:textId="77777777" w:rsidR="002F53C1" w:rsidRDefault="002F53C1">
                      <w:pPr>
                        <w:jc w:val="center"/>
                        <w:rPr>
                          <w:rFonts w:eastAsia="華康儷楷書"/>
                        </w:rPr>
                      </w:pPr>
                    </w:p>
                    <w:p w14:paraId="048FFE4C" w14:textId="77777777" w:rsidR="002F53C1" w:rsidRDefault="00A1410E">
                      <w:pPr>
                        <w:jc w:val="center"/>
                        <w:rPr>
                          <w:rFonts w:eastAsia="華康儷楷書"/>
                        </w:rPr>
                      </w:pPr>
                      <w:r>
                        <w:rPr>
                          <w:rFonts w:eastAsia="華康儷楷書"/>
                        </w:rPr>
                        <w:t>研究生：</w:t>
                      </w:r>
                      <w:r>
                        <w:rPr>
                          <w:rFonts w:eastAsia="華康儷楷書"/>
                        </w:rPr>
                        <w:t>○○○</w:t>
                      </w:r>
                    </w:p>
                    <w:p w14:paraId="231B6CAC" w14:textId="77777777" w:rsidR="002F53C1" w:rsidRDefault="002F53C1">
                      <w:pPr>
                        <w:jc w:val="center"/>
                        <w:rPr>
                          <w:rFonts w:eastAsia="華康儷楷書"/>
                        </w:rPr>
                      </w:pPr>
                    </w:p>
                    <w:p w14:paraId="6E24CBC3" w14:textId="77777777" w:rsidR="002F53C1" w:rsidRDefault="002F53C1">
                      <w:pPr>
                        <w:jc w:val="center"/>
                        <w:rPr>
                          <w:rFonts w:eastAsia="華康儷楷書"/>
                        </w:rPr>
                      </w:pPr>
                    </w:p>
                    <w:p w14:paraId="14A9EA68" w14:textId="77777777" w:rsidR="002F53C1" w:rsidRDefault="002F53C1">
                      <w:pPr>
                        <w:jc w:val="center"/>
                        <w:rPr>
                          <w:rFonts w:eastAsia="華康儷楷書"/>
                        </w:rPr>
                      </w:pPr>
                    </w:p>
                    <w:p w14:paraId="55926747" w14:textId="77777777" w:rsidR="002F53C1" w:rsidRDefault="00A1410E">
                      <w:pPr>
                        <w:jc w:val="center"/>
                        <w:rPr>
                          <w:rFonts w:eastAsia="華康儷楷書"/>
                        </w:rPr>
                      </w:pPr>
                      <w:r>
                        <w:rPr>
                          <w:rFonts w:eastAsia="華康儷楷書"/>
                        </w:rPr>
                        <w:t>中華民國　年　月　　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4FE1AD" wp14:editId="069151A3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304796" cy="0"/>
                <wp:effectExtent l="0" t="0" r="0" b="0"/>
                <wp:wrapNone/>
                <wp:docPr id="4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796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50BAB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7" o:spid="_x0000_s1026" type="#_x0000_t32" style="position:absolute;margin-left:6in;margin-top:0;width:24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" strokeweight=".26467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F59F01" wp14:editId="5CE19319">
                <wp:simplePos x="0" y="0"/>
                <wp:positionH relativeFrom="column">
                  <wp:posOffset>5638803</wp:posOffset>
                </wp:positionH>
                <wp:positionV relativeFrom="paragraph">
                  <wp:posOffset>0</wp:posOffset>
                </wp:positionV>
                <wp:extent cx="0" cy="1631317"/>
                <wp:effectExtent l="95250" t="38100" r="57150" b="26033"/>
                <wp:wrapNone/>
                <wp:docPr id="5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31317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3EF48F" id="Line 32" o:spid="_x0000_s1026" type="#_x0000_t32" style="position:absolute;margin-left:444pt;margin-top:0;width:0;height:128.45pt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" strokeweight=".17625mm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4D50697" wp14:editId="0B6AA6E6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381003" cy="1165229"/>
                <wp:effectExtent l="0" t="0" r="0" b="0"/>
                <wp:wrapNone/>
                <wp:docPr id="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3" cy="11652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125E10CE" w14:textId="77777777" w:rsidR="002F53C1" w:rsidRDefault="00A1410E">
                            <w:pPr>
                              <w:snapToGrid w:val="0"/>
                              <w:spacing w:line="240" w:lineRule="exact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</w:rPr>
                              <w:t>封背格式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50697" id="Text Box 12" o:spid="_x0000_s1029" type="#_x0000_t202" style="position:absolute;margin-left:90pt;margin-top:0;width:30pt;height:91.7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" stroked="f">
                <v:textbox style="layout-flow:vertical-ideographic">
                  <w:txbxContent>
                    <w:p w14:paraId="125E10CE" w14:textId="77777777" w:rsidR="002F53C1" w:rsidRDefault="00A1410E">
                      <w:pPr>
                        <w:snapToGrid w:val="0"/>
                        <w:spacing w:line="240" w:lineRule="exact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sz w:val="28"/>
                        </w:rPr>
                        <w:t>封背格式</w:t>
                      </w:r>
                      <w:proofErr w:type="gramEnd"/>
                      <w:r>
                        <w:rPr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p w14:paraId="78FB48DB" w14:textId="77777777" w:rsidR="002F53C1" w:rsidRDefault="002F53C1"/>
    <w:p w14:paraId="5B26F005" w14:textId="77777777" w:rsidR="002F53C1" w:rsidRDefault="002F53C1"/>
    <w:p w14:paraId="7FD2D065" w14:textId="77777777" w:rsidR="002F53C1" w:rsidRDefault="002F53C1"/>
    <w:p w14:paraId="5591B810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918971" wp14:editId="0B527D42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761996" cy="233043"/>
                <wp:effectExtent l="0" t="0" r="4" b="0"/>
                <wp:wrapNone/>
                <wp:docPr id="7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1996" cy="2330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148D175" w14:textId="77777777" w:rsidR="002F53C1" w:rsidRDefault="00A1410E">
                            <w:pPr>
                              <w:spacing w:line="240" w:lineRule="exact"/>
                              <w:rPr>
                                <w:rFonts w:ascii="新細明體" w:hAnsi="新細明體"/>
                                <w:sz w:val="2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29.7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公分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18971" id="Text Box 33" o:spid="_x0000_s1030" type="#_x0000_t202" style="position:absolute;margin-left:6in;margin-top:0;width:60pt;height:18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" stroked="f">
                <v:textbox>
                  <w:txbxContent>
                    <w:p w14:paraId="4148D175" w14:textId="77777777" w:rsidR="002F53C1" w:rsidRDefault="00A1410E">
                      <w:pPr>
                        <w:spacing w:line="240" w:lineRule="exact"/>
                        <w:rPr>
                          <w:rFonts w:ascii="新細明體" w:hAnsi="新細明體"/>
                          <w:sz w:val="20"/>
                        </w:rPr>
                      </w:pPr>
                      <w:r>
                        <w:rPr>
                          <w:rFonts w:ascii="新細明體" w:hAnsi="新細明體"/>
                          <w:sz w:val="20"/>
                        </w:rPr>
                        <w:t>29.7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公分</w:t>
                      </w:r>
                    </w:p>
                  </w:txbxContent>
                </v:textbox>
              </v:shape>
            </w:pict>
          </mc:Fallback>
        </mc:AlternateContent>
      </w:r>
    </w:p>
    <w:p w14:paraId="524F23F0" w14:textId="77777777" w:rsidR="002F53C1" w:rsidRDefault="002F53C1"/>
    <w:p w14:paraId="41229E21" w14:textId="77777777" w:rsidR="002F53C1" w:rsidRDefault="00A1410E">
      <w:r>
        <w:rPr>
          <w:noProof/>
        </w:rPr>
        <w:drawing>
          <wp:anchor distT="0" distB="0" distL="114300" distR="114300" simplePos="0" relativeHeight="251646976" behindDoc="0" locked="0" layoutInCell="1" allowOverlap="1" wp14:anchorId="769C1235" wp14:editId="5C737529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2133596" cy="1357627"/>
            <wp:effectExtent l="0" t="0" r="0" b="0"/>
            <wp:wrapSquare wrapText="bothSides"/>
            <wp:docPr id="8" name="圖片 78" descr="20080110144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596" cy="13576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62941D" wp14:editId="64D8FDCA">
                <wp:simplePos x="0" y="0"/>
                <wp:positionH relativeFrom="column">
                  <wp:posOffset>5638803</wp:posOffset>
                </wp:positionH>
                <wp:positionV relativeFrom="paragraph">
                  <wp:posOffset>0</wp:posOffset>
                </wp:positionV>
                <wp:extent cx="0" cy="2097405"/>
                <wp:effectExtent l="95250" t="0" r="57150" b="55245"/>
                <wp:wrapNone/>
                <wp:docPr id="9" name="Lin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7405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01EAB8" id="Line 30" o:spid="_x0000_s1026" type="#_x0000_t32" style="position:absolute;margin-left:444pt;margin-top:0;width:0;height:165.1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" strokeweight=".17625mm">
                <v:stroke endarrow="open"/>
              </v:shape>
            </w:pict>
          </mc:Fallback>
        </mc:AlternateContent>
      </w:r>
    </w:p>
    <w:p w14:paraId="68194010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8D25BE" wp14:editId="08EDD16E">
                <wp:simplePos x="0" y="0"/>
                <wp:positionH relativeFrom="column">
                  <wp:posOffset>1143000</wp:posOffset>
                </wp:positionH>
                <wp:positionV relativeFrom="page">
                  <wp:posOffset>3477892</wp:posOffset>
                </wp:positionV>
                <wp:extent cx="533396" cy="1631317"/>
                <wp:effectExtent l="0" t="0" r="4" b="6983"/>
                <wp:wrapNone/>
                <wp:docPr id="10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396" cy="16313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9290BA9" w14:textId="77777777" w:rsidR="002F53C1" w:rsidRDefault="00A1410E">
                            <w:pPr>
                              <w:ind w:firstLine="420"/>
                            </w:pPr>
                            <w:r>
                              <w:rPr>
                                <w:rFonts w:eastAsia="細明體"/>
                                <w:sz w:val="28"/>
                                <w:szCs w:val="28"/>
                              </w:rPr>
                              <w:t>碩（</w:t>
                            </w:r>
                            <w:r>
                              <w:rPr>
                                <w:rFonts w:eastAsia="細明體"/>
                                <w:sz w:val="28"/>
                                <w:szCs w:val="28"/>
                              </w:rPr>
                              <w:t>博）</w:t>
                            </w:r>
                            <w:r>
                              <w:rPr>
                                <w:rFonts w:eastAsia="細明體"/>
                                <w:sz w:val="28"/>
                              </w:rPr>
                              <w:t>士論文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8D25BE" id="Text Box 65" o:spid="_x0000_s1031" type="#_x0000_t202" style="position:absolute;margin-left:90pt;margin-top:273.85pt;width:42pt;height:128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" stroked="f">
                <v:textbox style="layout-flow:vertical-ideographic">
                  <w:txbxContent>
                    <w:p w14:paraId="69290BA9" w14:textId="77777777" w:rsidR="002F53C1" w:rsidRDefault="00A1410E">
                      <w:pPr>
                        <w:ind w:firstLine="420"/>
                      </w:pPr>
                      <w:r>
                        <w:rPr>
                          <w:rFonts w:eastAsia="細明體"/>
                          <w:sz w:val="28"/>
                          <w:szCs w:val="28"/>
                        </w:rPr>
                        <w:t>碩（</w:t>
                      </w:r>
                      <w:r>
                        <w:rPr>
                          <w:rFonts w:eastAsia="細明體"/>
                          <w:sz w:val="28"/>
                          <w:szCs w:val="28"/>
                        </w:rPr>
                        <w:t>博）</w:t>
                      </w:r>
                      <w:r>
                        <w:rPr>
                          <w:rFonts w:eastAsia="細明體"/>
                          <w:sz w:val="28"/>
                        </w:rPr>
                        <w:t>士論文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BBB8B1E" w14:textId="77777777" w:rsidR="002F53C1" w:rsidRDefault="002F53C1"/>
    <w:p w14:paraId="54D4C78D" w14:textId="77777777" w:rsidR="002F53C1" w:rsidRDefault="002F53C1"/>
    <w:p w14:paraId="01F85B45" w14:textId="77777777" w:rsidR="002F53C1" w:rsidRDefault="002F53C1"/>
    <w:p w14:paraId="2FD220E3" w14:textId="77777777" w:rsidR="002F53C1" w:rsidRDefault="002F53C1"/>
    <w:p w14:paraId="2B446E7F" w14:textId="77777777" w:rsidR="002F53C1" w:rsidRDefault="002F53C1"/>
    <w:p w14:paraId="7B4FDA4C" w14:textId="77777777" w:rsidR="002F53C1" w:rsidRDefault="00A1410E">
      <w:r>
        <w:t xml:space="preserve">        </w:t>
      </w:r>
      <w:r>
        <w:t xml:space="preserve">　　　　　　　　　　　　　</w:t>
      </w:r>
    </w:p>
    <w:p w14:paraId="41767F7C" w14:textId="77777777" w:rsidR="002F53C1" w:rsidRDefault="00A1410E">
      <w:r>
        <w:t xml:space="preserve">　　　　　　　　　　　　　　　　　　　　　　　</w:t>
      </w:r>
    </w:p>
    <w:p w14:paraId="7A0584D8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80F8D" wp14:editId="4CC95C9A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304796" cy="0"/>
                <wp:effectExtent l="0" t="0" r="0" b="0"/>
                <wp:wrapNone/>
                <wp:docPr id="11" name="Lin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796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F015" id="Line 34" o:spid="_x0000_s1026" type="#_x0000_t32" style="position:absolute;margin-left:6in;margin-top:0;width:2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" strokeweight=".26467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F26B9E" wp14:editId="661766E9">
                <wp:simplePos x="0" y="0"/>
                <wp:positionH relativeFrom="column">
                  <wp:posOffset>5410203</wp:posOffset>
                </wp:positionH>
                <wp:positionV relativeFrom="paragraph">
                  <wp:posOffset>0</wp:posOffset>
                </wp:positionV>
                <wp:extent cx="0" cy="466087"/>
                <wp:effectExtent l="0" t="0" r="38100" b="29213"/>
                <wp:wrapNone/>
                <wp:docPr id="12" name="Lin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087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CD798E" id="Line 43" o:spid="_x0000_s1026" type="#_x0000_t32" style="position:absolute;margin-left:426pt;margin-top:0;width:0;height:36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" strokeweight=".26467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D3E2AB" wp14:editId="1DAB94C9">
                <wp:simplePos x="0" y="0"/>
                <wp:positionH relativeFrom="column">
                  <wp:posOffset>2667003</wp:posOffset>
                </wp:positionH>
                <wp:positionV relativeFrom="paragraph">
                  <wp:posOffset>0</wp:posOffset>
                </wp:positionV>
                <wp:extent cx="0" cy="466087"/>
                <wp:effectExtent l="0" t="0" r="38100" b="29213"/>
                <wp:wrapNone/>
                <wp:docPr id="13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087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47FE2" id="Line 42" o:spid="_x0000_s1026" type="#_x0000_t32" style="position:absolute;margin-left:210pt;margin-top:0;width:0;height:36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" strokeweight=".26467mm"/>
            </w:pict>
          </mc:Fallback>
        </mc:AlternateContent>
      </w:r>
      <w:r>
        <w:t xml:space="preserve">　　　　　　　　　　　　　　　　　　　　　　　　</w:t>
      </w:r>
    </w:p>
    <w:p w14:paraId="40C659A4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A77B49D" wp14:editId="3D58E3D2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533396" cy="1165229"/>
                <wp:effectExtent l="0" t="0" r="4" b="0"/>
                <wp:wrapNone/>
                <wp:docPr id="1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396" cy="11652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69BC43A" w14:textId="77777777" w:rsidR="002F53C1" w:rsidRDefault="00A1410E">
                            <w:pPr>
                              <w:rPr>
                                <w:rFonts w:ascii="新細明體" w:hAnsi="新細明體"/>
                                <w:sz w:val="28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新細明體" w:hAnsi="新細明體"/>
                                <w:sz w:val="28"/>
                              </w:rPr>
                              <w:t>論文題目</w:t>
                            </w:r>
                            <w:r>
                              <w:rPr>
                                <w:rFonts w:ascii="新細明體" w:hAnsi="新細明體"/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7B49D" id="Text Box 22" o:spid="_x0000_s1032" type="#_x0000_t202" style="position:absolute;margin-left:90pt;margin-top:0;width:42pt;height:91.7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" stroked="f">
                <v:textbox style="layout-flow:vertical-ideographic">
                  <w:txbxContent>
                    <w:p w14:paraId="369BC43A" w14:textId="77777777" w:rsidR="002F53C1" w:rsidRDefault="00A1410E">
                      <w:pPr>
                        <w:rPr>
                          <w:rFonts w:ascii="新細明體" w:hAnsi="新細明體"/>
                          <w:sz w:val="28"/>
                        </w:rPr>
                      </w:pPr>
                      <w:r>
                        <w:rPr>
                          <w:rFonts w:ascii="新細明體" w:hAnsi="新細明體"/>
                          <w:sz w:val="28"/>
                        </w:rPr>
                        <w:t>(</w:t>
                      </w:r>
                      <w:r>
                        <w:rPr>
                          <w:rFonts w:ascii="新細明體" w:hAnsi="新細明體"/>
                          <w:sz w:val="28"/>
                        </w:rPr>
                        <w:t>論文題目</w:t>
                      </w:r>
                      <w:r>
                        <w:rPr>
                          <w:rFonts w:ascii="新細明體" w:hAnsi="新細明體"/>
                          <w:sz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28C1A3" wp14:editId="34995598">
                <wp:simplePos x="0" y="0"/>
                <wp:positionH relativeFrom="column">
                  <wp:posOffset>3581403</wp:posOffset>
                </wp:positionH>
                <wp:positionV relativeFrom="paragraph">
                  <wp:posOffset>0</wp:posOffset>
                </wp:positionV>
                <wp:extent cx="609603" cy="466087"/>
                <wp:effectExtent l="0" t="0" r="0" b="0"/>
                <wp:wrapNone/>
                <wp:docPr id="15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3" cy="466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0578421" w14:textId="77777777" w:rsidR="002F53C1" w:rsidRDefault="00A1410E">
                            <w:r>
                              <w:rPr>
                                <w:sz w:val="20"/>
                              </w:rPr>
                              <w:t>21</w:t>
                            </w:r>
                            <w:r>
                              <w:rPr>
                                <w:sz w:val="20"/>
                              </w:rPr>
                              <w:t>公分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8C1A3" id="Text Box 51" o:spid="_x0000_s1033" type="#_x0000_t202" style="position:absolute;margin-left:282pt;margin-top:0;width:48pt;height:36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" stroked="f">
                <v:textbox>
                  <w:txbxContent>
                    <w:p w14:paraId="40578421" w14:textId="77777777" w:rsidR="002F53C1" w:rsidRDefault="00A1410E">
                      <w:r>
                        <w:rPr>
                          <w:sz w:val="20"/>
                        </w:rPr>
                        <w:t>21</w:t>
                      </w:r>
                      <w:r>
                        <w:rPr>
                          <w:sz w:val="20"/>
                        </w:rPr>
                        <w:t>公分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7577B7" wp14:editId="2A7E9CF8">
                <wp:simplePos x="0" y="0"/>
                <wp:positionH relativeFrom="column">
                  <wp:posOffset>2667003</wp:posOffset>
                </wp:positionH>
                <wp:positionV relativeFrom="paragraph">
                  <wp:posOffset>0</wp:posOffset>
                </wp:positionV>
                <wp:extent cx="914400" cy="0"/>
                <wp:effectExtent l="38100" t="76200" r="0" b="114300"/>
                <wp:wrapNone/>
                <wp:docPr id="16" name="Lin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474EF7" id="Line 38" o:spid="_x0000_s1026" type="#_x0000_t32" style="position:absolute;margin-left:210pt;margin-top:0;width:1in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" strokeweight=".17625mm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58A8BD" wp14:editId="224E41EA">
                <wp:simplePos x="0" y="0"/>
                <wp:positionH relativeFrom="column">
                  <wp:posOffset>4190996</wp:posOffset>
                </wp:positionH>
                <wp:positionV relativeFrom="paragraph">
                  <wp:posOffset>0</wp:posOffset>
                </wp:positionV>
                <wp:extent cx="1219207" cy="0"/>
                <wp:effectExtent l="0" t="76200" r="19043" b="114300"/>
                <wp:wrapNone/>
                <wp:docPr id="17" name="Lin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7" cy="0"/>
                        </a:xfrm>
                        <a:prstGeom prst="straightConnector1">
                          <a:avLst/>
                        </a:pr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E66737" id="Line 44" o:spid="_x0000_s1026" type="#_x0000_t32" style="position:absolute;margin-left:330pt;margin-top:0;width:9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" strokeweight=".26467mm">
                <v:stroke endarrow="open"/>
              </v:shape>
            </w:pict>
          </mc:Fallback>
        </mc:AlternateContent>
      </w:r>
    </w:p>
    <w:p w14:paraId="1469B622" w14:textId="77777777" w:rsidR="002F53C1" w:rsidRDefault="002F53C1"/>
    <w:p w14:paraId="367CE9C1" w14:textId="77777777" w:rsidR="002F53C1" w:rsidRDefault="002F53C1"/>
    <w:p w14:paraId="71205BD0" w14:textId="77777777" w:rsidR="002F53C1" w:rsidRDefault="002F53C1"/>
    <w:p w14:paraId="016F3E71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436D06" wp14:editId="48BA4FCD">
                <wp:simplePos x="0" y="0"/>
                <wp:positionH relativeFrom="column">
                  <wp:posOffset>2438403</wp:posOffset>
                </wp:positionH>
                <wp:positionV relativeFrom="paragraph">
                  <wp:posOffset>0</wp:posOffset>
                </wp:positionV>
                <wp:extent cx="3657600" cy="3495678"/>
                <wp:effectExtent l="0" t="0" r="0" b="9522"/>
                <wp:wrapNone/>
                <wp:docPr id="18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956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F049B50" w14:textId="77777777" w:rsidR="002F53C1" w:rsidRDefault="00A1410E">
                            <w:r>
                              <w:t>注意事項：</w:t>
                            </w:r>
                          </w:p>
                          <w:p w14:paraId="5EC722E7" w14:textId="77777777" w:rsidR="002F53C1" w:rsidRDefault="00A1410E">
                            <w:pPr>
                              <w:ind w:left="480" w:hanging="480"/>
                            </w:pPr>
                            <w:r>
                              <w:t>一、撰寫之語文：</w:t>
                            </w:r>
                            <w:proofErr w:type="gramStart"/>
                            <w:r>
                              <w:t>碩</w:t>
                            </w:r>
                            <w:proofErr w:type="gramEnd"/>
                            <w:r>
                              <w:t>博士班學生之學位論文（含提要），以中文撰寫為原則，惟以外國語文撰寫之學位論文，需提出中文暨外國語文提要。</w:t>
                            </w:r>
                          </w:p>
                          <w:p w14:paraId="1892E5C4" w14:textId="77777777" w:rsidR="002F53C1" w:rsidRDefault="00A1410E">
                            <w:r>
                              <w:t>二、編排方式：橫式書寫。</w:t>
                            </w:r>
                          </w:p>
                          <w:p w14:paraId="56854E9E" w14:textId="77777777" w:rsidR="002F53C1" w:rsidRDefault="00A1410E">
                            <w:pPr>
                              <w:ind w:left="480" w:hanging="480"/>
                            </w:pPr>
                            <w:r>
                              <w:t>三、紙張厚度：封面及封底採用</w:t>
                            </w:r>
                            <w:r>
                              <w:t>150</w:t>
                            </w:r>
                            <w:r>
                              <w:t>磅封面紙；內頁採用</w:t>
                            </w:r>
                            <w:r>
                              <w:t>60</w:t>
                            </w:r>
                            <w:r>
                              <w:t>磅之白色模造紙印刷。</w:t>
                            </w:r>
                          </w:p>
                          <w:p w14:paraId="5325E900" w14:textId="77777777" w:rsidR="002F53C1" w:rsidRDefault="00A1410E">
                            <w:pPr>
                              <w:ind w:left="480" w:hanging="480"/>
                            </w:pPr>
                            <w:r>
                              <w:t>四、裝訂後大小：長</w:t>
                            </w:r>
                            <w:r>
                              <w:t>29.7</w:t>
                            </w:r>
                            <w:r>
                              <w:t>公分，寬</w:t>
                            </w:r>
                            <w:r>
                              <w:t>21</w:t>
                            </w:r>
                            <w:r>
                              <w:t>公分，請加</w:t>
                            </w:r>
                            <w:proofErr w:type="gramStart"/>
                            <w:r>
                              <w:t>打封背</w:t>
                            </w:r>
                            <w:proofErr w:type="gramEnd"/>
                            <w:r>
                              <w:t>。</w:t>
                            </w:r>
                          </w:p>
                          <w:p w14:paraId="70688A86" w14:textId="77777777" w:rsidR="002F53C1" w:rsidRDefault="00A1410E">
                            <w:pPr>
                              <w:ind w:left="480" w:hanging="480"/>
                            </w:pPr>
                            <w:r>
                              <w:t>五、字體大小：內容以標楷書或細明體</w:t>
                            </w:r>
                            <w:r>
                              <w:t>12</w:t>
                            </w:r>
                            <w:r>
                              <w:t>號字為原則。</w:t>
                            </w:r>
                          </w:p>
                          <w:p w14:paraId="75973B99" w14:textId="77777777" w:rsidR="002F53C1" w:rsidRDefault="00A1410E">
                            <w:pPr>
                              <w:ind w:left="480" w:hanging="480"/>
                            </w:pPr>
                            <w:r>
                              <w:rPr>
                                <w:color w:val="FF0000"/>
                              </w:rPr>
                              <w:t>六、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浮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水印嵌入方式，請參考電子學位論文服務系統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(http://etds.library.ntpu.edu.tw/main/index)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的</w:t>
                            </w:r>
                            <w:r>
                              <w:rPr>
                                <w:rFonts w:ascii="新細明體" w:hAnsi="新細明體"/>
                                <w:b/>
                                <w:color w:val="FF0000"/>
                              </w:rPr>
                              <w:t>「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Cs w:val="24"/>
                              </w:rPr>
                              <w:t>電子檔案規格、轉檔與上傳說明</w:t>
                            </w:r>
                            <w:r>
                              <w:rPr>
                                <w:rFonts w:ascii="新細明體" w:hAnsi="新細明體"/>
                                <w:b/>
                                <w:color w:val="FF0000"/>
                              </w:rPr>
                              <w:t>」。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436D06" id="Text Box 76" o:spid="_x0000_s1034" type="#_x0000_t202" style="position:absolute;margin-left:192pt;margin-top:0;width:4in;height:275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" stroked="f">
                <v:textbox>
                  <w:txbxContent>
                    <w:p w14:paraId="2F049B50" w14:textId="77777777" w:rsidR="002F53C1" w:rsidRDefault="00A1410E">
                      <w:r>
                        <w:t>注意事項：</w:t>
                      </w:r>
                    </w:p>
                    <w:p w14:paraId="5EC722E7" w14:textId="77777777" w:rsidR="002F53C1" w:rsidRDefault="00A1410E">
                      <w:pPr>
                        <w:ind w:left="480" w:hanging="480"/>
                      </w:pPr>
                      <w:r>
                        <w:t>一、撰寫之語文：</w:t>
                      </w:r>
                      <w:proofErr w:type="gramStart"/>
                      <w:r>
                        <w:t>碩</w:t>
                      </w:r>
                      <w:proofErr w:type="gramEnd"/>
                      <w:r>
                        <w:t>博士班學生之學位論文（含提要），以中文撰寫為原則，惟以外國語文撰寫之學位論文，需提出中文暨外國語文提要。</w:t>
                      </w:r>
                    </w:p>
                    <w:p w14:paraId="1892E5C4" w14:textId="77777777" w:rsidR="002F53C1" w:rsidRDefault="00A1410E">
                      <w:r>
                        <w:t>二、編排方式：橫式書寫。</w:t>
                      </w:r>
                    </w:p>
                    <w:p w14:paraId="56854E9E" w14:textId="77777777" w:rsidR="002F53C1" w:rsidRDefault="00A1410E">
                      <w:pPr>
                        <w:ind w:left="480" w:hanging="480"/>
                      </w:pPr>
                      <w:r>
                        <w:t>三、紙張厚度：封面及封底採用</w:t>
                      </w:r>
                      <w:r>
                        <w:t>150</w:t>
                      </w:r>
                      <w:r>
                        <w:t>磅封面紙；內頁採用</w:t>
                      </w:r>
                      <w:r>
                        <w:t>60</w:t>
                      </w:r>
                      <w:r>
                        <w:t>磅之白色模造紙印刷。</w:t>
                      </w:r>
                    </w:p>
                    <w:p w14:paraId="5325E900" w14:textId="77777777" w:rsidR="002F53C1" w:rsidRDefault="00A1410E">
                      <w:pPr>
                        <w:ind w:left="480" w:hanging="480"/>
                      </w:pPr>
                      <w:r>
                        <w:t>四、裝訂後大小：長</w:t>
                      </w:r>
                      <w:r>
                        <w:t>29.7</w:t>
                      </w:r>
                      <w:r>
                        <w:t>公分，寬</w:t>
                      </w:r>
                      <w:r>
                        <w:t>21</w:t>
                      </w:r>
                      <w:r>
                        <w:t>公分，請加</w:t>
                      </w:r>
                      <w:proofErr w:type="gramStart"/>
                      <w:r>
                        <w:t>打封背</w:t>
                      </w:r>
                      <w:proofErr w:type="gramEnd"/>
                      <w:r>
                        <w:t>。</w:t>
                      </w:r>
                    </w:p>
                    <w:p w14:paraId="70688A86" w14:textId="77777777" w:rsidR="002F53C1" w:rsidRDefault="00A1410E">
                      <w:pPr>
                        <w:ind w:left="480" w:hanging="480"/>
                      </w:pPr>
                      <w:r>
                        <w:t>五、字體大小：內容以標楷書或細明體</w:t>
                      </w:r>
                      <w:r>
                        <w:t>12</w:t>
                      </w:r>
                      <w:r>
                        <w:t>號字為原則。</w:t>
                      </w:r>
                    </w:p>
                    <w:p w14:paraId="75973B99" w14:textId="77777777" w:rsidR="002F53C1" w:rsidRDefault="00A1410E">
                      <w:pPr>
                        <w:ind w:left="480" w:hanging="480"/>
                      </w:pPr>
                      <w:r>
                        <w:rPr>
                          <w:color w:val="FF0000"/>
                        </w:rPr>
                        <w:t>六、</w:t>
                      </w:r>
                      <w:r>
                        <w:rPr>
                          <w:b/>
                          <w:color w:val="FF0000"/>
                        </w:rPr>
                        <w:t>浮</w:t>
                      </w:r>
                      <w:r>
                        <w:rPr>
                          <w:b/>
                          <w:color w:val="FF0000"/>
                        </w:rPr>
                        <w:t>水印嵌入方式，請參考電子學位論文服務系統</w:t>
                      </w:r>
                      <w:r>
                        <w:rPr>
                          <w:b/>
                          <w:color w:val="FF0000"/>
                        </w:rPr>
                        <w:t>(http://etds.library.ntpu.edu.tw/main/index)</w:t>
                      </w:r>
                      <w:r>
                        <w:rPr>
                          <w:b/>
                          <w:color w:val="FF0000"/>
                        </w:rPr>
                        <w:t>的</w:t>
                      </w:r>
                      <w:r>
                        <w:rPr>
                          <w:rFonts w:ascii="新細明體" w:hAnsi="新細明體"/>
                          <w:b/>
                          <w:color w:val="FF0000"/>
                        </w:rPr>
                        <w:t>「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Cs w:val="24"/>
                        </w:rPr>
                        <w:t>電子檔案規格、轉檔與上傳說明</w:t>
                      </w:r>
                      <w:r>
                        <w:rPr>
                          <w:rFonts w:ascii="新細明體" w:hAnsi="新細明體"/>
                          <w:b/>
                          <w:color w:val="FF0000"/>
                        </w:rPr>
                        <w:t>」。</w:t>
                      </w:r>
                    </w:p>
                  </w:txbxContent>
                </v:textbox>
              </v:shape>
            </w:pict>
          </mc:Fallback>
        </mc:AlternateContent>
      </w:r>
    </w:p>
    <w:p w14:paraId="23BB1C8A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E945666" wp14:editId="0BC34240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457200" cy="233043"/>
                <wp:effectExtent l="0" t="0" r="0" b="0"/>
                <wp:wrapNone/>
                <wp:docPr id="19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330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D0B4D3F" w14:textId="77777777" w:rsidR="002F53C1" w:rsidRDefault="00A1410E">
                            <w:pPr>
                              <w:snapToGrid w:val="0"/>
                              <w:spacing w:line="240" w:lineRule="exact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Ansi="新細明體"/>
                              </w:rPr>
                              <w:t>(81)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45666" id="Text Box 21" o:spid="_x0000_s1035" type="#_x0000_t202" style="position:absolute;margin-left:90pt;margin-top:0;width:36pt;height:18.3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" stroked="f">
                <v:textbox>
                  <w:txbxContent>
                    <w:p w14:paraId="4D0B4D3F" w14:textId="77777777" w:rsidR="002F53C1" w:rsidRDefault="00A1410E">
                      <w:pPr>
                        <w:snapToGrid w:val="0"/>
                        <w:spacing w:line="240" w:lineRule="exact"/>
                        <w:rPr>
                          <w:rFonts w:ascii="新細明體" w:hAnsi="新細明體"/>
                        </w:rPr>
                      </w:pPr>
                      <w:r>
                        <w:rPr>
                          <w:rFonts w:ascii="新細明體" w:hAnsi="新細明體"/>
                        </w:rPr>
                        <w:t>(81)</w:t>
                      </w:r>
                    </w:p>
                  </w:txbxContent>
                </v:textbox>
              </v:shape>
            </w:pict>
          </mc:Fallback>
        </mc:AlternateContent>
      </w:r>
    </w:p>
    <w:p w14:paraId="5C42A968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D157C2" wp14:editId="66208464">
                <wp:simplePos x="0" y="0"/>
                <wp:positionH relativeFrom="column">
                  <wp:posOffset>533396</wp:posOffset>
                </wp:positionH>
                <wp:positionV relativeFrom="paragraph">
                  <wp:posOffset>0</wp:posOffset>
                </wp:positionV>
                <wp:extent cx="628650" cy="438153"/>
                <wp:effectExtent l="0" t="38100" r="57150" b="19047"/>
                <wp:wrapNone/>
                <wp:docPr id="20" name="Freeform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3815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990"/>
                            <a:gd name="f7" fmla="val 690"/>
                            <a:gd name="f8" fmla="+- 0 0 -90"/>
                            <a:gd name="f9" fmla="*/ f3 1 990"/>
                            <a:gd name="f10" fmla="*/ f4 1 690"/>
                            <a:gd name="f11" fmla="val f5"/>
                            <a:gd name="f12" fmla="val f6"/>
                            <a:gd name="f13" fmla="val f7"/>
                            <a:gd name="f14" fmla="*/ f8 f0 1"/>
                            <a:gd name="f15" fmla="+- f13 0 f11"/>
                            <a:gd name="f16" fmla="+- f12 0 f11"/>
                            <a:gd name="f17" fmla="*/ f14 1 f2"/>
                            <a:gd name="f18" fmla="*/ f16 1 990"/>
                            <a:gd name="f19" fmla="*/ f15 1 690"/>
                            <a:gd name="f20" fmla="*/ 0 f16 1"/>
                            <a:gd name="f21" fmla="*/ 690 f15 1"/>
                            <a:gd name="f22" fmla="*/ 990 f16 1"/>
                            <a:gd name="f23" fmla="*/ 0 f15 1"/>
                            <a:gd name="f24" fmla="+- f17 0 f1"/>
                            <a:gd name="f25" fmla="*/ f20 1 990"/>
                            <a:gd name="f26" fmla="*/ f21 1 690"/>
                            <a:gd name="f27" fmla="*/ f22 1 990"/>
                            <a:gd name="f28" fmla="*/ f23 1 690"/>
                            <a:gd name="f29" fmla="*/ 0 1 f18"/>
                            <a:gd name="f30" fmla="*/ f12 1 f18"/>
                            <a:gd name="f31" fmla="*/ 0 1 f19"/>
                            <a:gd name="f32" fmla="*/ f13 1 f19"/>
                            <a:gd name="f33" fmla="*/ f25 1 f18"/>
                            <a:gd name="f34" fmla="*/ f26 1 f19"/>
                            <a:gd name="f35" fmla="*/ f27 1 f18"/>
                            <a:gd name="f36" fmla="*/ f28 1 f19"/>
                            <a:gd name="f37" fmla="*/ f29 f9 1"/>
                            <a:gd name="f38" fmla="*/ f30 f9 1"/>
                            <a:gd name="f39" fmla="*/ f32 f10 1"/>
                            <a:gd name="f40" fmla="*/ f31 f10 1"/>
                            <a:gd name="f41" fmla="*/ f33 f9 1"/>
                            <a:gd name="f42" fmla="*/ f34 f10 1"/>
                            <a:gd name="f43" fmla="*/ f35 f9 1"/>
                            <a:gd name="f44" fmla="*/ f36 f10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4">
                              <a:pos x="f41" y="f42"/>
                            </a:cxn>
                            <a:cxn ang="f24">
                              <a:pos x="f43" y="f44"/>
                            </a:cxn>
                          </a:cxnLst>
                          <a:rect l="f37" t="f40" r="f38" b="f39"/>
                          <a:pathLst>
                            <a:path w="990" h="690">
                              <a:moveTo>
                                <a:pt x="f5" y="f7"/>
                              </a:moveTo>
                              <a:lnTo>
                                <a:pt x="f6" y="f5"/>
                              </a:lnTo>
                            </a:path>
                          </a:pathLst>
                        </a:custGeom>
                        <a:noFill/>
                        <a:ln w="9528" cap="flat">
                          <a:solidFill>
                            <a:srgbClr val="000000"/>
                          </a:solidFill>
                          <a:prstDash val="solid"/>
                          <a:round/>
                          <a:tailEnd type="arrow"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polyline w14:anchorId="349EA263" id="Freeform 6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42pt,34.5pt,91.5pt,0" coordsize="990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" filled="f" strokeweight=".26467mm">
                <v:stroke endarrow="open"/>
                <v:path arrowok="t" o:connecttype="custom" o:connectlocs="314325,0;628650,219077;314325,438153;0,219077;0,438153;628650,0" o:connectangles="270,0,90,180,0,0" textboxrect="0,0,990,690"/>
              </v:polyline>
            </w:pict>
          </mc:Fallback>
        </mc:AlternateContent>
      </w:r>
    </w:p>
    <w:p w14:paraId="0469E6DF" w14:textId="77777777" w:rsidR="002F53C1" w:rsidRDefault="00A1410E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883E525" wp14:editId="46FA76BC">
                <wp:simplePos x="0" y="0"/>
                <wp:positionH relativeFrom="column">
                  <wp:posOffset>228600</wp:posOffset>
                </wp:positionH>
                <wp:positionV relativeFrom="paragraph">
                  <wp:posOffset>233043</wp:posOffset>
                </wp:positionV>
                <wp:extent cx="533396" cy="1398273"/>
                <wp:effectExtent l="0" t="0" r="4" b="0"/>
                <wp:wrapNone/>
                <wp:docPr id="21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396" cy="1398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B9115C1" w14:textId="77777777" w:rsidR="002F53C1" w:rsidRDefault="00A1410E">
                            <w:r>
                              <w:t>加</w:t>
                            </w:r>
                            <w:proofErr w:type="gramStart"/>
                            <w:r>
                              <w:t>註</w:t>
                            </w:r>
                            <w:proofErr w:type="gramEnd"/>
                            <w:r>
                              <w:t>畢業學年度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83E525" id="Text Box 25" o:spid="_x0000_s1036" type="#_x0000_t202" style="position:absolute;margin-left:18pt;margin-top:18.35pt;width:42pt;height:110.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" stroked="f">
                <v:textbox style="layout-flow:vertical-ideographic">
                  <w:txbxContent>
                    <w:p w14:paraId="0B9115C1" w14:textId="77777777" w:rsidR="002F53C1" w:rsidRDefault="00A1410E">
                      <w:r>
                        <w:t>加</w:t>
                      </w:r>
                      <w:proofErr w:type="gramStart"/>
                      <w:r>
                        <w:t>註</w:t>
                      </w:r>
                      <w:proofErr w:type="gramEnd"/>
                      <w:r>
                        <w:t>畢業學年度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1A9F047" wp14:editId="3F738F70">
                <wp:simplePos x="0" y="0"/>
                <wp:positionH relativeFrom="column">
                  <wp:posOffset>1066803</wp:posOffset>
                </wp:positionH>
                <wp:positionV relativeFrom="paragraph">
                  <wp:posOffset>0</wp:posOffset>
                </wp:positionV>
                <wp:extent cx="609603" cy="1631317"/>
                <wp:effectExtent l="0" t="0" r="0" b="6983"/>
                <wp:wrapNone/>
                <wp:docPr id="22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3" cy="16313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121AB3C" w14:textId="77777777" w:rsidR="002F53C1" w:rsidRDefault="00A1410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研究生：</w:t>
                            </w:r>
                            <w:r>
                              <w:rPr>
                                <w:sz w:val="28"/>
                              </w:rPr>
                              <w:t>○○○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>撰</w:t>
                            </w:r>
                            <w:proofErr w:type="gramEnd"/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9F047" id="Text Box 23" o:spid="_x0000_s1037" type="#_x0000_t202" style="position:absolute;margin-left:84pt;margin-top:0;width:48pt;height:128.4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" stroked="f">
                <v:textbox style="layout-flow:vertical-ideographic">
                  <w:txbxContent>
                    <w:p w14:paraId="0121AB3C" w14:textId="77777777" w:rsidR="002F53C1" w:rsidRDefault="00A1410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研究生：</w:t>
                      </w:r>
                      <w:r>
                        <w:rPr>
                          <w:sz w:val="28"/>
                        </w:rPr>
                        <w:t>○○○</w:t>
                      </w:r>
                      <w:proofErr w:type="gramStart"/>
                      <w:r>
                        <w:rPr>
                          <w:sz w:val="28"/>
                        </w:rPr>
                        <w:t>撰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    </w:t>
      </w:r>
    </w:p>
    <w:sectPr w:rsidR="002F53C1">
      <w:pgSz w:w="11907" w:h="16840"/>
      <w:pgMar w:top="1440" w:right="867" w:bottom="1440" w:left="72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6EFA" w14:textId="77777777" w:rsidR="00A1410E" w:rsidRDefault="00A1410E">
      <w:r>
        <w:separator/>
      </w:r>
    </w:p>
  </w:endnote>
  <w:endnote w:type="continuationSeparator" w:id="0">
    <w:p w14:paraId="15CEAF01" w14:textId="77777777" w:rsidR="00A1410E" w:rsidRDefault="00A1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楷書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7E86" w14:textId="77777777" w:rsidR="00A1410E" w:rsidRDefault="00A1410E">
      <w:r>
        <w:rPr>
          <w:color w:val="000000"/>
        </w:rPr>
        <w:separator/>
      </w:r>
    </w:p>
  </w:footnote>
  <w:footnote w:type="continuationSeparator" w:id="0">
    <w:p w14:paraId="64140630" w14:textId="77777777" w:rsidR="00A1410E" w:rsidRDefault="00A14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F53C1"/>
    <w:rsid w:val="002F53C1"/>
    <w:rsid w:val="0082113E"/>
    <w:rsid w:val="00A1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1C7D9"/>
  <w15:docId w15:val="{2C7FA2BA-397B-4B27-B727-49C0559C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　</dc:title>
  <dc:subject/>
  <dc:creator>Peter Fong</dc:creator>
  <cp:lastModifiedBy>宜瑾 李</cp:lastModifiedBy>
  <cp:revision>2</cp:revision>
  <cp:lastPrinted>2000-04-11T06:00:00Z</cp:lastPrinted>
  <dcterms:created xsi:type="dcterms:W3CDTF">2025-09-30T07:40:00Z</dcterms:created>
  <dcterms:modified xsi:type="dcterms:W3CDTF">2025-09-30T07:40:00Z</dcterms:modified>
</cp:coreProperties>
</file>