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4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1609"/>
        <w:gridCol w:w="1756"/>
        <w:gridCol w:w="1847"/>
        <w:gridCol w:w="1473"/>
        <w:gridCol w:w="1066"/>
        <w:gridCol w:w="1568"/>
        <w:gridCol w:w="983"/>
        <w:gridCol w:w="3686"/>
      </w:tblGrid>
      <w:tr w:rsidR="00246319" w14:paraId="086BF989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1444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A857" w14:textId="77777777" w:rsidR="00246319" w:rsidRDefault="008A2EB7">
            <w:pPr>
              <w:spacing w:before="180"/>
            </w:pPr>
            <w:r>
              <w:rPr>
                <w:b/>
                <w:noProof/>
                <w:spacing w:val="2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240967" wp14:editId="4F897395">
                      <wp:simplePos x="0" y="0"/>
                      <wp:positionH relativeFrom="column">
                        <wp:posOffset>4329427</wp:posOffset>
                      </wp:positionH>
                      <wp:positionV relativeFrom="paragraph">
                        <wp:posOffset>80010</wp:posOffset>
                      </wp:positionV>
                      <wp:extent cx="4701543" cy="288292"/>
                      <wp:effectExtent l="0" t="0" r="3807" b="0"/>
                      <wp:wrapNone/>
                      <wp:docPr id="3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01543" cy="2882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081F0C83" w14:textId="77777777" w:rsidR="00246319" w:rsidRDefault="008A2EB7"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指導教授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eastAsia="DengXi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　　　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              (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簽章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)     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系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所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主管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eastAsia="DengXian"/>
                                      <w:sz w:val="22"/>
                                      <w:szCs w:val="22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eastAsia="DengXian"/>
                                      <w:sz w:val="22"/>
                                      <w:szCs w:val="22"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簽章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62409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margin-left:340.9pt;margin-top:6.3pt;width:370.2pt;height:22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" stroked="f">
                      <v:textbox>
                        <w:txbxContent>
                          <w:p w14:paraId="081F0C83" w14:textId="77777777" w:rsidR="00246319" w:rsidRDefault="008A2EB7">
                            <w:r>
                              <w:rPr>
                                <w:sz w:val="22"/>
                                <w:szCs w:val="22"/>
                              </w:rPr>
                              <w:t>指導教授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　</w:t>
                            </w:r>
                            <w:r>
                              <w:rPr>
                                <w:rFonts w:eastAsia="DengXi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　　　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              (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簽章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)  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系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所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)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主管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　　</w:t>
                            </w:r>
                            <w:r>
                              <w:rPr>
                                <w:rFonts w:eastAsia="DengXian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　</w:t>
                            </w:r>
                            <w:r>
                              <w:rPr>
                                <w:rFonts w:eastAsia="DengXian"/>
                                <w:sz w:val="22"/>
                                <w:szCs w:val="22"/>
                              </w:rPr>
                              <w:t xml:space="preserve">           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簽章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723F9B0" wp14:editId="6A2EB79E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-26032</wp:posOffset>
                      </wp:positionV>
                      <wp:extent cx="609603" cy="478158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603" cy="4781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0360A293" w14:textId="77777777" w:rsidR="00246319" w:rsidRDefault="008A2EB7">
                                  <w:pPr>
                                    <w:spacing w:before="180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碩博</w:t>
                                  </w:r>
                                </w:p>
                              </w:txbxContent>
                            </wps:txbx>
                            <wps:bodyPr vert="eaVert" wrap="square" lIns="91440" tIns="45720" rIns="91440" bIns="45720" anchor="t" anchorCtr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23F9B0" id="Text Box 4" o:spid="_x0000_s1027" type="#_x0000_t202" style="position:absolute;margin-left:84.6pt;margin-top:-2.05pt;width:48pt;height:37.6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" filled="f" stroked="f">
                      <v:textbox style="layout-flow:vertical-ideographic">
                        <w:txbxContent>
                          <w:p w14:paraId="0360A293" w14:textId="77777777" w:rsidR="00246319" w:rsidRDefault="008A2EB7">
                            <w:pPr>
                              <w:spacing w:before="180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碩博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pacing w:val="20"/>
                <w:kern w:val="0"/>
                <w:sz w:val="28"/>
                <w:szCs w:val="28"/>
              </w:rPr>
              <w:t>國立</w:t>
            </w:r>
            <w:proofErr w:type="gramStart"/>
            <w:r>
              <w:rPr>
                <w:b/>
                <w:spacing w:val="20"/>
                <w:kern w:val="0"/>
                <w:sz w:val="28"/>
                <w:szCs w:val="28"/>
              </w:rPr>
              <w:t>臺</w:t>
            </w:r>
            <w:proofErr w:type="gramEnd"/>
            <w:r>
              <w:rPr>
                <w:b/>
                <w:spacing w:val="20"/>
                <w:kern w:val="0"/>
                <w:sz w:val="28"/>
                <w:szCs w:val="28"/>
              </w:rPr>
              <w:t>北大</w:t>
            </w:r>
            <w:r>
              <w:rPr>
                <w:b/>
                <w:spacing w:val="20"/>
                <w:sz w:val="28"/>
                <w:szCs w:val="28"/>
              </w:rPr>
              <w:t>學</w:t>
            </w:r>
            <w:r>
              <w:rPr>
                <w:rFonts w:eastAsia="DengXian"/>
                <w:b/>
                <w:spacing w:val="20"/>
                <w:sz w:val="28"/>
                <w:szCs w:val="28"/>
              </w:rPr>
              <w:t xml:space="preserve">     </w:t>
            </w:r>
            <w:r>
              <w:rPr>
                <w:b/>
                <w:spacing w:val="20"/>
                <w:kern w:val="0"/>
                <w:sz w:val="28"/>
                <w:szCs w:val="28"/>
              </w:rPr>
              <w:t>士班</w:t>
            </w:r>
            <w:r>
              <w:rPr>
                <w:b/>
                <w:spacing w:val="20"/>
                <w:sz w:val="28"/>
                <w:szCs w:val="28"/>
              </w:rPr>
              <w:t>學生論文考試成績通知書</w:t>
            </w:r>
          </w:p>
        </w:tc>
      </w:tr>
      <w:tr w:rsidR="00246319" w14:paraId="7156B9A8" w14:textId="77777777">
        <w:tblPrEx>
          <w:tblCellMar>
            <w:top w:w="0" w:type="dxa"/>
            <w:bottom w:w="0" w:type="dxa"/>
          </w:tblCellMar>
        </w:tblPrEx>
        <w:trPr>
          <w:cantSplit/>
          <w:trHeight w:val="292"/>
          <w:jc w:val="center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0ADD9" w14:textId="77777777" w:rsidR="00246319" w:rsidRDefault="008A2EB7">
            <w:r>
              <w:t>應考學生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A36B2" w14:textId="77777777" w:rsidR="00246319" w:rsidRDefault="008A2EB7">
            <w:r>
              <w:t>姓名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134D7" w14:textId="77777777" w:rsidR="00246319" w:rsidRDefault="008A2EB7">
            <w:r>
              <w:t>學號</w:t>
            </w:r>
          </w:p>
        </w:tc>
        <w:tc>
          <w:tcPr>
            <w:tcW w:w="3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4DE6B" w14:textId="77777777" w:rsidR="00246319" w:rsidRDefault="008A2EB7">
            <w:r>
              <w:t>就讀系（所）組別</w:t>
            </w:r>
          </w:p>
        </w:tc>
        <w:tc>
          <w:tcPr>
            <w:tcW w:w="2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57F32" w14:textId="77777777" w:rsidR="00246319" w:rsidRDefault="008A2EB7">
            <w:r>
              <w:t>聯絡電話</w:t>
            </w: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D7036" w14:textId="77777777" w:rsidR="00246319" w:rsidRDefault="008A2EB7">
            <w:r>
              <w:t>指導教授</w:t>
            </w:r>
          </w:p>
        </w:tc>
      </w:tr>
      <w:tr w:rsidR="00246319" w14:paraId="4CB57861" w14:textId="77777777">
        <w:tblPrEx>
          <w:tblCellMar>
            <w:top w:w="0" w:type="dxa"/>
            <w:bottom w:w="0" w:type="dxa"/>
          </w:tblCellMar>
        </w:tblPrEx>
        <w:trPr>
          <w:cantSplit/>
          <w:trHeight w:val="508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D4D8E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0D3D" w14:textId="77777777" w:rsidR="00246319" w:rsidRDefault="00246319"/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B008" w14:textId="77777777" w:rsidR="00246319" w:rsidRDefault="00246319"/>
        </w:tc>
        <w:tc>
          <w:tcPr>
            <w:tcW w:w="3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F8B3" w14:textId="77777777" w:rsidR="00246319" w:rsidRDefault="008A2EB7">
            <w:r>
              <w:t xml:space="preserve">          </w:t>
            </w:r>
          </w:p>
        </w:tc>
        <w:tc>
          <w:tcPr>
            <w:tcW w:w="2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C40B" w14:textId="77777777" w:rsidR="00246319" w:rsidRDefault="00246319"/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ABBF" w14:textId="77777777" w:rsidR="00246319" w:rsidRDefault="00246319"/>
        </w:tc>
      </w:tr>
      <w:tr w:rsidR="00246319" w14:paraId="3CEB6777" w14:textId="77777777">
        <w:tblPrEx>
          <w:tblCellMar>
            <w:top w:w="0" w:type="dxa"/>
            <w:bottom w:w="0" w:type="dxa"/>
          </w:tblCellMar>
        </w:tblPrEx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811B4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C18E2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中文論文題目</w:t>
            </w:r>
          </w:p>
        </w:tc>
        <w:tc>
          <w:tcPr>
            <w:tcW w:w="1237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5E8E" w14:textId="77777777" w:rsidR="00246319" w:rsidRDefault="00246319"/>
          <w:p w14:paraId="640F6039" w14:textId="77777777" w:rsidR="00246319" w:rsidRDefault="008A2EB7">
            <w:pPr>
              <w:wordWrap w:val="0"/>
              <w:jc w:val="right"/>
            </w:pPr>
            <w:r>
              <w:t xml:space="preserve"> </w:t>
            </w:r>
          </w:p>
        </w:tc>
      </w:tr>
      <w:tr w:rsidR="00246319" w14:paraId="5B8D15AD" w14:textId="77777777">
        <w:tblPrEx>
          <w:tblCellMar>
            <w:top w:w="0" w:type="dxa"/>
            <w:bottom w:w="0" w:type="dxa"/>
          </w:tblCellMar>
        </w:tblPrEx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D0444" w14:textId="77777777" w:rsidR="00246319" w:rsidRDefault="00246319"/>
        </w:tc>
        <w:tc>
          <w:tcPr>
            <w:tcW w:w="16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97BD7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中文論文題目</w:t>
            </w:r>
          </w:p>
          <w:p w14:paraId="64A0F0D2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修正後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379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A31A" w14:textId="77777777" w:rsidR="00246319" w:rsidRDefault="00246319"/>
          <w:p w14:paraId="76D4C4C1" w14:textId="77777777" w:rsidR="00246319" w:rsidRDefault="008A2EB7">
            <w:pPr>
              <w:wordWrap w:val="0"/>
              <w:jc w:val="right"/>
            </w:pPr>
            <w:r>
              <w:t xml:space="preserve">指導教授簽名：　　　　　　　　　　</w:t>
            </w:r>
          </w:p>
        </w:tc>
      </w:tr>
      <w:tr w:rsidR="00246319" w14:paraId="474121B5" w14:textId="77777777">
        <w:tblPrEx>
          <w:tblCellMar>
            <w:top w:w="0" w:type="dxa"/>
            <w:bottom w:w="0" w:type="dxa"/>
          </w:tblCellMar>
        </w:tblPrEx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56789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DCDE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英文論文題目</w:t>
            </w:r>
          </w:p>
        </w:tc>
        <w:tc>
          <w:tcPr>
            <w:tcW w:w="1237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1247" w14:textId="77777777" w:rsidR="00246319" w:rsidRDefault="00246319"/>
        </w:tc>
      </w:tr>
      <w:tr w:rsidR="00246319" w14:paraId="56BF9CF7" w14:textId="77777777">
        <w:tblPrEx>
          <w:tblCellMar>
            <w:top w:w="0" w:type="dxa"/>
            <w:bottom w:w="0" w:type="dxa"/>
          </w:tblCellMar>
        </w:tblPrEx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6F685" w14:textId="77777777" w:rsidR="00246319" w:rsidRDefault="00246319"/>
        </w:tc>
        <w:tc>
          <w:tcPr>
            <w:tcW w:w="16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1706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英文論文題目</w:t>
            </w:r>
          </w:p>
          <w:p w14:paraId="66ABF853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修正後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379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27C5D" w14:textId="77777777" w:rsidR="00246319" w:rsidRDefault="00246319"/>
          <w:p w14:paraId="5349F16C" w14:textId="77777777" w:rsidR="00246319" w:rsidRDefault="008A2EB7">
            <w:pPr>
              <w:wordWrap w:val="0"/>
              <w:jc w:val="right"/>
            </w:pPr>
            <w:r>
              <w:t xml:space="preserve">指導教授簽名：　　　　　　　　　　</w:t>
            </w:r>
          </w:p>
        </w:tc>
      </w:tr>
      <w:tr w:rsidR="00246319" w14:paraId="3799E410" w14:textId="77777777">
        <w:tblPrEx>
          <w:tblCellMar>
            <w:top w:w="0" w:type="dxa"/>
            <w:bottom w:w="0" w:type="dxa"/>
          </w:tblCellMar>
        </w:tblPrEx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59CAE" w14:textId="77777777" w:rsidR="00246319" w:rsidRDefault="00246319"/>
        </w:tc>
        <w:tc>
          <w:tcPr>
            <w:tcW w:w="16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76BB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本次論文考試</w:t>
            </w:r>
          </w:p>
        </w:tc>
        <w:tc>
          <w:tcPr>
            <w:tcW w:w="12379" w:type="dxa"/>
            <w:gridSpan w:val="7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DF27" w14:textId="6409AB5B" w:rsidR="00246319" w:rsidRDefault="008A2EB7" w:rsidP="00336EDB">
            <w:pPr>
              <w:widowControl/>
            </w:pPr>
            <w:r>
              <w:rPr>
                <w:rFonts w:ascii="新細明體" w:hAnsi="新細明體"/>
              </w:rPr>
              <w:t>□</w:t>
            </w:r>
            <w:r>
              <w:rPr>
                <w:rFonts w:ascii="新細明體" w:hAnsi="新細明體"/>
              </w:rPr>
              <w:t>第一次考試</w:t>
            </w:r>
            <w:r>
              <w:rPr>
                <w:rFonts w:ascii="新細明體" w:hAnsi="新細明體"/>
              </w:rPr>
              <w:t xml:space="preserve">       </w:t>
            </w:r>
            <w:r>
              <w:rPr>
                <w:rFonts w:ascii="新細明體" w:hAnsi="新細明體"/>
              </w:rPr>
              <w:t xml:space="preserve">　　　　　　　　　　　</w:t>
            </w:r>
            <w:r>
              <w:rPr>
                <w:rFonts w:ascii="新細明體" w:hAnsi="新細明體"/>
              </w:rPr>
              <w:t xml:space="preserve">  □</w:t>
            </w:r>
            <w:r>
              <w:rPr>
                <w:rFonts w:ascii="新細明體" w:hAnsi="新細明體"/>
              </w:rPr>
              <w:t>重考</w:t>
            </w:r>
          </w:p>
        </w:tc>
      </w:tr>
      <w:tr w:rsidR="00246319" w14:paraId="48F3784E" w14:textId="77777777">
        <w:tblPrEx>
          <w:tblCellMar>
            <w:top w:w="0" w:type="dxa"/>
            <w:bottom w:w="0" w:type="dxa"/>
          </w:tblCellMar>
        </w:tblPrEx>
        <w:trPr>
          <w:cantSplit/>
          <w:trHeight w:val="211"/>
          <w:jc w:val="center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0E42" w14:textId="77777777" w:rsidR="00246319" w:rsidRDefault="008A2EB7">
            <w:r>
              <w:t>考</w:t>
            </w:r>
          </w:p>
          <w:p w14:paraId="1362C8A8" w14:textId="77777777" w:rsidR="00246319" w:rsidRDefault="008A2EB7">
            <w:r>
              <w:t>試</w:t>
            </w:r>
          </w:p>
          <w:p w14:paraId="4FB87DDE" w14:textId="77777777" w:rsidR="00246319" w:rsidRDefault="008A2EB7">
            <w:r>
              <w:t>結</w:t>
            </w:r>
          </w:p>
          <w:p w14:paraId="73C18743" w14:textId="77777777" w:rsidR="00246319" w:rsidRDefault="008A2EB7">
            <w:r>
              <w:t>果</w:t>
            </w:r>
          </w:p>
        </w:tc>
        <w:tc>
          <w:tcPr>
            <w:tcW w:w="521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2625F" w14:textId="77777777" w:rsidR="00336EDB" w:rsidRDefault="008A2EB7">
            <w:r>
              <w:t>上列學生經本委員會於</w:t>
            </w:r>
            <w:r w:rsidRPr="00336EDB">
              <w:rPr>
                <w:u w:val="single"/>
              </w:rPr>
              <w:t xml:space="preserve">      </w:t>
            </w:r>
            <w:r w:rsidRPr="00336EDB">
              <w:rPr>
                <w:u w:val="single"/>
              </w:rPr>
              <w:t>年</w:t>
            </w:r>
            <w:r w:rsidRPr="00336EDB">
              <w:rPr>
                <w:u w:val="single"/>
              </w:rPr>
              <w:t xml:space="preserve">     </w:t>
            </w:r>
            <w:r w:rsidRPr="00336EDB">
              <w:rPr>
                <w:u w:val="single"/>
              </w:rPr>
              <w:t>月</w:t>
            </w:r>
            <w:r w:rsidRPr="00336EDB">
              <w:rPr>
                <w:u w:val="single"/>
              </w:rPr>
              <w:t xml:space="preserve">     </w:t>
            </w:r>
            <w:r w:rsidRPr="00336EDB">
              <w:rPr>
                <w:u w:val="single"/>
              </w:rPr>
              <w:t>日</w:t>
            </w:r>
            <w:r w:rsidRPr="00336EDB">
              <w:rPr>
                <w:u w:val="single"/>
              </w:rPr>
              <w:t xml:space="preserve">       </w:t>
            </w:r>
            <w:r w:rsidRPr="00336EDB">
              <w:rPr>
                <w:u w:val="single"/>
              </w:rPr>
              <w:t>時</w:t>
            </w:r>
            <w:r>
              <w:t>於</w:t>
            </w:r>
          </w:p>
          <w:p w14:paraId="626EF878" w14:textId="7B4AD6B0" w:rsidR="00246319" w:rsidRDefault="008A2EB7">
            <w:r>
              <w:t xml:space="preserve"> </w:t>
            </w:r>
            <w:r w:rsidRPr="00336EDB">
              <w:rPr>
                <w:u w:val="single"/>
              </w:rPr>
              <w:t xml:space="preserve">            </w:t>
            </w:r>
            <w:r w:rsidR="00336EDB">
              <w:rPr>
                <w:rFonts w:hint="eastAsia"/>
              </w:rPr>
              <w:t>室</w:t>
            </w:r>
            <w:r w:rsidRPr="00336EDB">
              <w:t xml:space="preserve"> </w:t>
            </w:r>
            <w:r>
              <w:t>舉行論文考試，評定結果如下，謹此通知教務處註冊組</w:t>
            </w:r>
          </w:p>
        </w:tc>
        <w:tc>
          <w:tcPr>
            <w:tcW w:w="87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EF96C" w14:textId="77777777" w:rsidR="00246319" w:rsidRDefault="008A2EB7">
            <w:pPr>
              <w:jc w:val="center"/>
            </w:pPr>
            <w:r>
              <w:t>考試委員簽名處</w:t>
            </w:r>
          </w:p>
        </w:tc>
      </w:tr>
      <w:tr w:rsidR="00246319" w14:paraId="70A804E5" w14:textId="77777777">
        <w:tblPrEx>
          <w:tblCellMar>
            <w:top w:w="0" w:type="dxa"/>
            <w:bottom w:w="0" w:type="dxa"/>
          </w:tblCellMar>
        </w:tblPrEx>
        <w:trPr>
          <w:cantSplit/>
          <w:trHeight w:val="525"/>
          <w:jc w:val="center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B1A88" w14:textId="77777777" w:rsidR="00246319" w:rsidRDefault="00246319"/>
        </w:tc>
        <w:tc>
          <w:tcPr>
            <w:tcW w:w="521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5B736" w14:textId="77777777" w:rsidR="00246319" w:rsidRDefault="00246319"/>
        </w:tc>
        <w:tc>
          <w:tcPr>
            <w:tcW w:w="2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26A5C" w14:textId="77777777" w:rsidR="00246319" w:rsidRDefault="00246319">
            <w:pPr>
              <w:rPr>
                <w:sz w:val="20"/>
                <w:szCs w:val="20"/>
              </w:rPr>
            </w:pPr>
          </w:p>
          <w:p w14:paraId="3C5719CC" w14:textId="77777777" w:rsidR="00246319" w:rsidRDefault="00246319">
            <w:pPr>
              <w:rPr>
                <w:sz w:val="20"/>
                <w:szCs w:val="20"/>
              </w:rPr>
            </w:pPr>
          </w:p>
          <w:p w14:paraId="748580CC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FC35" w14:textId="77777777" w:rsidR="00246319" w:rsidRDefault="00246319">
            <w:pPr>
              <w:rPr>
                <w:sz w:val="20"/>
                <w:szCs w:val="20"/>
              </w:rPr>
            </w:pPr>
          </w:p>
          <w:p w14:paraId="7A9A5EE2" w14:textId="77777777" w:rsidR="00246319" w:rsidRDefault="00246319">
            <w:pPr>
              <w:rPr>
                <w:sz w:val="20"/>
                <w:szCs w:val="20"/>
              </w:rPr>
            </w:pPr>
          </w:p>
          <w:p w14:paraId="0F36F7F2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AB7F" w14:textId="77777777" w:rsidR="00246319" w:rsidRDefault="00246319">
            <w:pPr>
              <w:rPr>
                <w:sz w:val="20"/>
                <w:szCs w:val="20"/>
              </w:rPr>
            </w:pPr>
          </w:p>
          <w:p w14:paraId="0F0A03E7" w14:textId="77777777" w:rsidR="00246319" w:rsidRDefault="00246319">
            <w:pPr>
              <w:rPr>
                <w:sz w:val="20"/>
                <w:szCs w:val="20"/>
              </w:rPr>
            </w:pPr>
          </w:p>
          <w:p w14:paraId="0E446374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</w:tr>
      <w:tr w:rsidR="00246319" w14:paraId="3FEC9AEE" w14:textId="77777777">
        <w:tblPrEx>
          <w:tblCellMar>
            <w:top w:w="0" w:type="dxa"/>
            <w:bottom w:w="0" w:type="dxa"/>
          </w:tblCellMar>
        </w:tblPrEx>
        <w:trPr>
          <w:cantSplit/>
          <w:trHeight w:val="538"/>
          <w:jc w:val="center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0C863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48043" w14:textId="77777777" w:rsidR="00246319" w:rsidRDefault="008A2EB7">
            <w:r>
              <w:t>及格與否</w:t>
            </w:r>
          </w:p>
        </w:tc>
        <w:tc>
          <w:tcPr>
            <w:tcW w:w="3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6D9F" w14:textId="77777777" w:rsidR="00336EDB" w:rsidRDefault="008A2EB7">
            <w:r>
              <w:t>總平均分數</w:t>
            </w:r>
          </w:p>
          <w:p w14:paraId="4DD985BF" w14:textId="011B26E9" w:rsidR="00246319" w:rsidRDefault="008A2EB7">
            <w:r>
              <w:t>（</w:t>
            </w:r>
            <w:r>
              <w:rPr>
                <w:sz w:val="20"/>
                <w:szCs w:val="20"/>
              </w:rPr>
              <w:t>請大寫，小數一位以下四捨五入</w:t>
            </w:r>
            <w:r>
              <w:t>）</w:t>
            </w:r>
          </w:p>
        </w:tc>
        <w:tc>
          <w:tcPr>
            <w:tcW w:w="2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CD085" w14:textId="77777777" w:rsidR="00246319" w:rsidRDefault="00246319">
            <w:pPr>
              <w:rPr>
                <w:sz w:val="20"/>
                <w:szCs w:val="20"/>
              </w:rPr>
            </w:pPr>
          </w:p>
          <w:p w14:paraId="140859E2" w14:textId="77777777" w:rsidR="00246319" w:rsidRDefault="00246319">
            <w:pPr>
              <w:rPr>
                <w:sz w:val="20"/>
                <w:szCs w:val="20"/>
              </w:rPr>
            </w:pPr>
          </w:p>
          <w:p w14:paraId="1F6CE53B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2CFC4" w14:textId="77777777" w:rsidR="00246319" w:rsidRDefault="00246319">
            <w:pPr>
              <w:rPr>
                <w:sz w:val="20"/>
                <w:szCs w:val="20"/>
              </w:rPr>
            </w:pPr>
          </w:p>
          <w:p w14:paraId="1409690C" w14:textId="77777777" w:rsidR="00246319" w:rsidRDefault="00246319">
            <w:pPr>
              <w:rPr>
                <w:sz w:val="20"/>
                <w:szCs w:val="20"/>
              </w:rPr>
            </w:pPr>
          </w:p>
          <w:p w14:paraId="480FB8D7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2F4E3" w14:textId="77777777" w:rsidR="00246319" w:rsidRDefault="00246319">
            <w:pPr>
              <w:rPr>
                <w:sz w:val="20"/>
                <w:szCs w:val="20"/>
              </w:rPr>
            </w:pPr>
          </w:p>
          <w:p w14:paraId="23E967B5" w14:textId="77777777" w:rsidR="00246319" w:rsidRDefault="00246319">
            <w:pPr>
              <w:rPr>
                <w:sz w:val="20"/>
                <w:szCs w:val="20"/>
              </w:rPr>
            </w:pPr>
          </w:p>
          <w:p w14:paraId="4C3C49EB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</w:tr>
      <w:tr w:rsidR="00246319" w14:paraId="147FACA5" w14:textId="77777777">
        <w:tblPrEx>
          <w:tblCellMar>
            <w:top w:w="0" w:type="dxa"/>
            <w:bottom w:w="0" w:type="dxa"/>
          </w:tblCellMar>
        </w:tblPrEx>
        <w:trPr>
          <w:cantSplit/>
          <w:trHeight w:val="547"/>
          <w:jc w:val="center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7F24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6A62" w14:textId="77777777" w:rsidR="00246319" w:rsidRDefault="00246319"/>
        </w:tc>
        <w:tc>
          <w:tcPr>
            <w:tcW w:w="3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0176F" w14:textId="77777777" w:rsidR="00246319" w:rsidRDefault="00246319"/>
        </w:tc>
        <w:tc>
          <w:tcPr>
            <w:tcW w:w="2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FAB1C" w14:textId="77777777" w:rsidR="00246319" w:rsidRDefault="00246319">
            <w:pPr>
              <w:rPr>
                <w:sz w:val="20"/>
                <w:szCs w:val="20"/>
              </w:rPr>
            </w:pPr>
          </w:p>
          <w:p w14:paraId="699403F9" w14:textId="77777777" w:rsidR="00246319" w:rsidRDefault="00246319">
            <w:pPr>
              <w:rPr>
                <w:sz w:val="20"/>
                <w:szCs w:val="20"/>
              </w:rPr>
            </w:pPr>
          </w:p>
          <w:p w14:paraId="6E694723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0831" w14:textId="77777777" w:rsidR="00246319" w:rsidRDefault="00246319">
            <w:pPr>
              <w:rPr>
                <w:sz w:val="20"/>
                <w:szCs w:val="20"/>
              </w:rPr>
            </w:pPr>
          </w:p>
          <w:p w14:paraId="08D63105" w14:textId="77777777" w:rsidR="00246319" w:rsidRDefault="00246319">
            <w:pPr>
              <w:rPr>
                <w:sz w:val="20"/>
                <w:szCs w:val="20"/>
              </w:rPr>
            </w:pPr>
          </w:p>
          <w:p w14:paraId="1C2351E7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9D088" w14:textId="77777777" w:rsidR="00246319" w:rsidRDefault="00246319">
            <w:pPr>
              <w:rPr>
                <w:sz w:val="20"/>
                <w:szCs w:val="20"/>
              </w:rPr>
            </w:pPr>
          </w:p>
          <w:p w14:paraId="1D919B12" w14:textId="77777777" w:rsidR="00246319" w:rsidRDefault="00246319">
            <w:pPr>
              <w:rPr>
                <w:sz w:val="20"/>
                <w:szCs w:val="20"/>
              </w:rPr>
            </w:pPr>
          </w:p>
          <w:p w14:paraId="75F6B4B6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</w:tr>
      <w:tr w:rsidR="00246319" w14:paraId="2CEA3DFA" w14:textId="77777777">
        <w:tblPrEx>
          <w:tblCellMar>
            <w:top w:w="0" w:type="dxa"/>
            <w:bottom w:w="0" w:type="dxa"/>
          </w:tblCellMar>
        </w:tblPrEx>
        <w:trPr>
          <w:trHeight w:val="1099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EF99B" w14:textId="77777777" w:rsidR="00246319" w:rsidRDefault="008A2EB7">
            <w:r>
              <w:t>注意事項</w:t>
            </w:r>
          </w:p>
        </w:tc>
        <w:tc>
          <w:tcPr>
            <w:tcW w:w="13988" w:type="dxa"/>
            <w:gridSpan w:val="8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639C" w14:textId="77777777" w:rsidR="00246319" w:rsidRDefault="008A2EB7">
            <w:pPr>
              <w:spacing w:line="300" w:lineRule="exact"/>
              <w:ind w:left="432" w:hanging="432"/>
            </w:pPr>
            <w:r>
              <w:t>一、依規定：論文考試時應有三分之二以上委員出席，但碩士論文考試至少應有委員三人出席；博士論文考試至少應有委員五人出席，出席委員中須有校外委員三分之一以上參加時，始能舉行。</w:t>
            </w:r>
          </w:p>
          <w:p w14:paraId="761C2944" w14:textId="77777777" w:rsidR="00246319" w:rsidRDefault="008A2EB7">
            <w:pPr>
              <w:spacing w:line="300" w:lineRule="exact"/>
              <w:ind w:left="432" w:hanging="432"/>
            </w:pPr>
            <w:r>
              <w:t>二、論文成績以出席委員無記名評定分數平均決定之，但碩士論文考試如有二分之一以上委員評定不及格，博士論文考試如有三分之一以上委員評定不及格者，以不及格論，評定以一次為限。</w:t>
            </w:r>
          </w:p>
          <w:p w14:paraId="316819F4" w14:textId="77777777" w:rsidR="00246319" w:rsidRDefault="008A2EB7">
            <w:pPr>
              <w:spacing w:line="300" w:lineRule="exact"/>
              <w:ind w:left="432" w:hanging="432"/>
            </w:pPr>
            <w:r>
              <w:t>三、論文考試以七十分為及格。</w:t>
            </w:r>
          </w:p>
          <w:p w14:paraId="01B8700C" w14:textId="77777777" w:rsidR="00246319" w:rsidRDefault="008A2EB7">
            <w:pPr>
              <w:spacing w:line="300" w:lineRule="exact"/>
              <w:ind w:left="432" w:hanging="432"/>
            </w:pPr>
            <w:r>
              <w:t>四、本表一式二份，考試後，請將本通知書由指導教授及系（所）主管副署後，一份留所存查，一份立即送交教務處註冊組，以便成績登錄及統計應屆畢業人數。</w:t>
            </w:r>
          </w:p>
          <w:p w14:paraId="1BAF3E00" w14:textId="77777777" w:rsidR="00246319" w:rsidRDefault="008A2EB7">
            <w:pPr>
              <w:spacing w:line="300" w:lineRule="exact"/>
              <w:ind w:left="432" w:hanging="432"/>
            </w:pPr>
            <w:r>
              <w:t>五、若有修正論文題目，應由指導教授於修正後題目末端處簽名。</w:t>
            </w:r>
          </w:p>
        </w:tc>
      </w:tr>
    </w:tbl>
    <w:p w14:paraId="31585E3D" w14:textId="77777777" w:rsidR="00246319" w:rsidRDefault="008A2EB7">
      <w:pPr>
        <w:ind w:right="113"/>
        <w:jc w:val="right"/>
      </w:pPr>
      <w:r>
        <w:t>113.8.20</w:t>
      </w:r>
      <w:r>
        <w:t>修</w:t>
      </w:r>
    </w:p>
    <w:sectPr w:rsidR="00246319">
      <w:headerReference w:type="default" r:id="rId6"/>
      <w:pgSz w:w="16840" w:h="11907" w:orient="landscape"/>
      <w:pgMar w:top="567" w:right="1134" w:bottom="357" w:left="1134" w:header="720" w:footer="720" w:gutter="0"/>
      <w:cols w:space="720"/>
      <w:docGrid w:type="line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5B90E" w14:textId="77777777" w:rsidR="008A2EB7" w:rsidRDefault="008A2EB7">
      <w:r>
        <w:separator/>
      </w:r>
    </w:p>
  </w:endnote>
  <w:endnote w:type="continuationSeparator" w:id="0">
    <w:p w14:paraId="14274067" w14:textId="77777777" w:rsidR="008A2EB7" w:rsidRDefault="008A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1A93B" w14:textId="77777777" w:rsidR="008A2EB7" w:rsidRDefault="008A2EB7">
      <w:r>
        <w:rPr>
          <w:color w:val="000000"/>
        </w:rPr>
        <w:separator/>
      </w:r>
    </w:p>
  </w:footnote>
  <w:footnote w:type="continuationSeparator" w:id="0">
    <w:p w14:paraId="19A71119" w14:textId="77777777" w:rsidR="008A2EB7" w:rsidRDefault="008A2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13F2" w14:textId="77777777" w:rsidR="00C7560D" w:rsidRDefault="008A2EB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C0204" wp14:editId="03E648A6">
              <wp:simplePos x="0" y="0"/>
              <wp:positionH relativeFrom="column">
                <wp:posOffset>10643231</wp:posOffset>
              </wp:positionH>
              <wp:positionV relativeFrom="paragraph">
                <wp:posOffset>-390521</wp:posOffset>
              </wp:positionV>
              <wp:extent cx="929643" cy="285750"/>
              <wp:effectExtent l="0" t="0" r="3807" b="0"/>
              <wp:wrapSquare wrapText="bothSides"/>
              <wp:docPr id="1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9643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2C578C32" w14:textId="77777777" w:rsidR="00C7560D" w:rsidRDefault="008A2EB7">
                          <w:pPr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</w:rPr>
                            <w:t>112.4.12</w:t>
                          </w:r>
                          <w:r>
                            <w:rPr>
                              <w:bCs/>
                            </w:rPr>
                            <w:t>修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C0204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8" type="#_x0000_t202" style="position:absolute;margin-left:838.05pt;margin-top:-30.75pt;width:73.2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" stroked="f">
              <v:textbox>
                <w:txbxContent>
                  <w:p w14:paraId="2C578C32" w14:textId="77777777" w:rsidR="00C7560D" w:rsidRDefault="008A2EB7">
                    <w:pPr>
                      <w:rPr>
                        <w:bCs/>
                      </w:rPr>
                    </w:pPr>
                    <w:r>
                      <w:rPr>
                        <w:bCs/>
                      </w:rPr>
                      <w:t>112.4.12</w:t>
                    </w:r>
                    <w:r>
                      <w:rPr>
                        <w:bCs/>
                      </w:rPr>
                      <w:t>修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7DAFB8" wp14:editId="54CAEE26">
              <wp:simplePos x="0" y="0"/>
              <wp:positionH relativeFrom="column">
                <wp:posOffset>228600</wp:posOffset>
              </wp:positionH>
              <wp:positionV relativeFrom="paragraph">
                <wp:posOffset>-390521</wp:posOffset>
              </wp:positionV>
              <wp:extent cx="1805309" cy="285750"/>
              <wp:effectExtent l="0" t="0" r="4441" b="0"/>
              <wp:wrapSquare wrapText="bothSides"/>
              <wp:docPr id="2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5309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59610CA9" w14:textId="77777777" w:rsidR="00C7560D" w:rsidRDefault="008A2EB7">
                          <w:pPr>
                            <w:rPr>
                              <w:b/>
                              <w:color w:val="0000FF"/>
                            </w:rPr>
                          </w:pPr>
                          <w:r>
                            <w:rPr>
                              <w:b/>
                              <w:color w:val="0000FF"/>
                            </w:rPr>
                            <w:t>112</w:t>
                          </w:r>
                          <w:r>
                            <w:rPr>
                              <w:b/>
                              <w:color w:val="0000FF"/>
                            </w:rPr>
                            <w:t>學年度起畢業生適用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7DAFB8" id="_x0000_s1029" type="#_x0000_t202" style="position:absolute;margin-left:18pt;margin-top:-30.75pt;width:142.1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" stroked="f">
              <v:textbox>
                <w:txbxContent>
                  <w:p w14:paraId="59610CA9" w14:textId="77777777" w:rsidR="00C7560D" w:rsidRDefault="008A2EB7">
                    <w:pPr>
                      <w:rPr>
                        <w:b/>
                        <w:color w:val="0000FF"/>
                      </w:rPr>
                    </w:pPr>
                    <w:r>
                      <w:rPr>
                        <w:b/>
                        <w:color w:val="0000FF"/>
                      </w:rPr>
                      <w:t>112</w:t>
                    </w:r>
                    <w:r>
                      <w:rPr>
                        <w:b/>
                        <w:color w:val="0000FF"/>
                      </w:rPr>
                      <w:t>學年度起畢業生適用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46319"/>
    <w:rsid w:val="00246319"/>
    <w:rsid w:val="00336EDB"/>
    <w:rsid w:val="008A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A912F"/>
  <w15:docId w15:val="{232C41A5-EEE6-409D-A99E-2D91B813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13"/>
        <w:tab w:val="right" w:pos="9026"/>
      </w:tabs>
      <w:suppressAutoHyphens w:val="0"/>
      <w:snapToGrid w:val="0"/>
    </w:pPr>
  </w:style>
  <w:style w:type="character" w:customStyle="1" w:styleId="a4">
    <w:name w:val="頁首 字元"/>
    <w:basedOn w:val="a0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kern w:val="3"/>
    </w:rPr>
  </w:style>
  <w:style w:type="character" w:customStyle="1" w:styleId="HeaderChar">
    <w:name w:val="Header Cha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國立臺北大學      士班學生論文考試成績通知書</dc:title>
  <dc:subject/>
  <dc:creator>user</dc:creator>
  <dc:description/>
  <cp:lastModifiedBy>宜瑾 李</cp:lastModifiedBy>
  <cp:revision>2</cp:revision>
  <cp:lastPrinted>2023-04-11T07:23:00Z</cp:lastPrinted>
  <dcterms:created xsi:type="dcterms:W3CDTF">2025-09-30T07:31:00Z</dcterms:created>
  <dcterms:modified xsi:type="dcterms:W3CDTF">2025-09-30T07:31:00Z</dcterms:modified>
</cp:coreProperties>
</file>